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50A23" w14:textId="1C708D38" w:rsidR="00000820" w:rsidRDefault="00000820" w:rsidP="00000820">
      <w:pPr>
        <w:pStyle w:val="Kop4"/>
        <w:tabs>
          <w:tab w:val="left" w:pos="0"/>
          <w:tab w:val="left" w:pos="1985"/>
        </w:tabs>
      </w:pPr>
      <w:bookmarkStart w:id="0" w:name="_Toc382297228"/>
      <w:bookmarkStart w:id="1" w:name="_Toc238456830"/>
      <w:bookmarkStart w:id="2" w:name="_Toc262734618"/>
      <w:bookmarkStart w:id="3" w:name="_Toc297578991"/>
      <w:bookmarkStart w:id="4" w:name="_GoBack"/>
      <w:bookmarkEnd w:id="4"/>
      <w:r w:rsidRPr="004D0A01">
        <w:t xml:space="preserve">Bijlage </w:t>
      </w:r>
      <w:r>
        <w:t xml:space="preserve">3: </w:t>
      </w:r>
      <w:r>
        <w:tab/>
      </w:r>
      <w:r w:rsidR="005D446F" w:rsidRPr="005D446F">
        <w:t>Onderlinge verhouding combinanten</w:t>
      </w:r>
      <w:bookmarkEnd w:id="0"/>
    </w:p>
    <w:p w14:paraId="2C7FFA18" w14:textId="38D2AA12" w:rsidR="00000820" w:rsidRDefault="00000820">
      <w:pPr>
        <w:tabs>
          <w:tab w:val="clear" w:pos="680"/>
        </w:tabs>
        <w:suppressAutoHyphens w:val="0"/>
        <w:ind w:left="0"/>
        <w:jc w:val="left"/>
        <w:rPr>
          <w:b/>
          <w:bCs/>
          <w:sz w:val="28"/>
          <w:szCs w:val="28"/>
        </w:rPr>
      </w:pPr>
      <w:r>
        <w:rPr>
          <w:b/>
          <w:bCs/>
          <w:sz w:val="28"/>
          <w:szCs w:val="28"/>
        </w:rPr>
        <w:br w:type="page"/>
      </w:r>
    </w:p>
    <w:p w14:paraId="08C3622A" w14:textId="3AF02C02" w:rsidR="00B165A7" w:rsidRDefault="00B165A7" w:rsidP="00B165A7">
      <w:pPr>
        <w:ind w:left="0"/>
        <w:rPr>
          <w:b/>
          <w:lang w:eastAsia="nl-NL"/>
        </w:rPr>
      </w:pPr>
      <w:r>
        <w:rPr>
          <w:b/>
          <w:bCs/>
          <w:sz w:val="23"/>
          <w:szCs w:val="23"/>
        </w:rPr>
        <w:lastRenderedPageBreak/>
        <w:t>Administratieve en wettelijke identificatie</w:t>
      </w:r>
    </w:p>
    <w:p w14:paraId="4A99A565" w14:textId="77777777" w:rsidR="00B165A7" w:rsidRDefault="00B165A7" w:rsidP="00B165A7">
      <w:pPr>
        <w:ind w:left="0"/>
        <w:rPr>
          <w:b/>
          <w:lang w:eastAsia="nl-NL"/>
        </w:rPr>
      </w:pPr>
    </w:p>
    <w:p w14:paraId="1CFF02A6" w14:textId="018CD676" w:rsidR="00B165A7" w:rsidRPr="00000820" w:rsidRDefault="00B165A7" w:rsidP="00B165A7">
      <w:pPr>
        <w:ind w:left="0"/>
        <w:rPr>
          <w:b/>
          <w:lang w:eastAsia="nl-NL"/>
        </w:rPr>
      </w:pPr>
      <w:r w:rsidRPr="00B165A7">
        <w:rPr>
          <w:b/>
          <w:lang w:eastAsia="nl-NL"/>
        </w:rPr>
        <w:t>Inschrijver/ /Combinant 1 (Penvoerder)</w:t>
      </w:r>
    </w:p>
    <w:p w14:paraId="7E155B44" w14:textId="77777777" w:rsidR="00B165A7" w:rsidRPr="00000820" w:rsidRDefault="00B165A7" w:rsidP="00B165A7">
      <w:pPr>
        <w:tabs>
          <w:tab w:val="left" w:pos="3119"/>
          <w:tab w:val="left" w:pos="3969"/>
        </w:tabs>
        <w:ind w:left="0"/>
        <w:rPr>
          <w:szCs w:val="22"/>
          <w:lang w:eastAsia="nl-NL"/>
        </w:rPr>
      </w:pPr>
      <w:r w:rsidRPr="00000820">
        <w:rPr>
          <w:szCs w:val="22"/>
          <w:lang w:eastAsia="nl-NL"/>
        </w:rPr>
        <w:t>Naam bedrijf</w:t>
      </w:r>
      <w:r>
        <w:rPr>
          <w:szCs w:val="22"/>
          <w:lang w:eastAsia="nl-NL"/>
        </w:rPr>
        <w:tab/>
        <w:t>……………………………………………….</w:t>
      </w:r>
      <w:r w:rsidRPr="00000820">
        <w:rPr>
          <w:szCs w:val="22"/>
          <w:lang w:eastAsia="nl-NL"/>
        </w:rPr>
        <w:t xml:space="preserve"> </w:t>
      </w:r>
    </w:p>
    <w:p w14:paraId="145B2C0D"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Vestigingsadres </w:t>
      </w:r>
      <w:r>
        <w:rPr>
          <w:szCs w:val="22"/>
          <w:lang w:eastAsia="nl-NL"/>
        </w:rPr>
        <w:tab/>
        <w:t>……………………………………………….</w:t>
      </w:r>
    </w:p>
    <w:p w14:paraId="08B5BB61" w14:textId="1C9550AA" w:rsidR="00B165A7" w:rsidRPr="00000820" w:rsidRDefault="00B165A7" w:rsidP="00B165A7">
      <w:pPr>
        <w:tabs>
          <w:tab w:val="left" w:pos="2835"/>
          <w:tab w:val="left" w:pos="3119"/>
          <w:tab w:val="left" w:pos="3969"/>
        </w:tabs>
        <w:ind w:left="0"/>
        <w:rPr>
          <w:szCs w:val="22"/>
          <w:lang w:eastAsia="nl-NL"/>
        </w:rPr>
      </w:pPr>
      <w:r w:rsidRPr="00000820">
        <w:rPr>
          <w:szCs w:val="22"/>
          <w:lang w:eastAsia="nl-NL"/>
        </w:rPr>
        <w:t xml:space="preserve">Postcode </w:t>
      </w:r>
      <w:r>
        <w:rPr>
          <w:szCs w:val="22"/>
          <w:lang w:eastAsia="nl-NL"/>
        </w:rPr>
        <w:t xml:space="preserve">/ </w:t>
      </w:r>
      <w:r w:rsidRPr="00000820">
        <w:rPr>
          <w:szCs w:val="22"/>
          <w:lang w:eastAsia="nl-NL"/>
        </w:rPr>
        <w:t xml:space="preserve">Plaats </w:t>
      </w:r>
      <w:r>
        <w:rPr>
          <w:szCs w:val="22"/>
          <w:lang w:eastAsia="nl-NL"/>
        </w:rPr>
        <w:tab/>
      </w:r>
      <w:r>
        <w:rPr>
          <w:szCs w:val="22"/>
          <w:lang w:eastAsia="nl-NL"/>
        </w:rPr>
        <w:tab/>
        <w:t>…. ..</w:t>
      </w:r>
      <w:r>
        <w:rPr>
          <w:szCs w:val="22"/>
          <w:lang w:eastAsia="nl-NL"/>
        </w:rPr>
        <w:tab/>
        <w:t>……………………………………..</w:t>
      </w:r>
      <w:r>
        <w:rPr>
          <w:szCs w:val="22"/>
          <w:lang w:eastAsia="nl-NL"/>
        </w:rPr>
        <w:tab/>
      </w:r>
      <w:r w:rsidRPr="00000820">
        <w:rPr>
          <w:szCs w:val="22"/>
          <w:lang w:eastAsia="nl-NL"/>
        </w:rPr>
        <w:t xml:space="preserve"> </w:t>
      </w:r>
    </w:p>
    <w:p w14:paraId="3EE224BF"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Land </w:t>
      </w:r>
      <w:r>
        <w:rPr>
          <w:szCs w:val="22"/>
          <w:lang w:eastAsia="nl-NL"/>
        </w:rPr>
        <w:tab/>
      </w:r>
      <w:r>
        <w:rPr>
          <w:szCs w:val="22"/>
          <w:lang w:eastAsia="nl-NL"/>
        </w:rPr>
        <w:tab/>
        <w:t>……………………………………………….</w:t>
      </w:r>
    </w:p>
    <w:p w14:paraId="04A8892F"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Aard bedrijf </w:t>
      </w:r>
      <w:r>
        <w:rPr>
          <w:szCs w:val="22"/>
          <w:lang w:eastAsia="nl-NL"/>
        </w:rPr>
        <w:tab/>
      </w:r>
      <w:r w:rsidRPr="00000820">
        <w:rPr>
          <w:szCs w:val="22"/>
          <w:lang w:eastAsia="nl-NL"/>
        </w:rPr>
        <w:t xml:space="preserve">Aannemerij </w:t>
      </w:r>
      <w:r>
        <w:rPr>
          <w:szCs w:val="22"/>
          <w:lang w:eastAsia="nl-NL"/>
        </w:rPr>
        <w:tab/>
      </w:r>
      <w:r w:rsidRPr="00000820">
        <w:rPr>
          <w:szCs w:val="22"/>
          <w:lang w:eastAsia="nl-NL"/>
        </w:rPr>
        <w:t xml:space="preserve">Advies-ingenieursbureau </w:t>
      </w:r>
    </w:p>
    <w:p w14:paraId="50A382BA" w14:textId="77777777" w:rsidR="00B165A7" w:rsidRPr="00000820" w:rsidRDefault="00B165A7" w:rsidP="00B165A7">
      <w:pPr>
        <w:tabs>
          <w:tab w:val="left" w:pos="3119"/>
          <w:tab w:val="left" w:pos="3969"/>
        </w:tabs>
        <w:ind w:left="0"/>
        <w:rPr>
          <w:szCs w:val="22"/>
          <w:lang w:eastAsia="nl-NL"/>
        </w:rPr>
      </w:pPr>
      <w:r>
        <w:rPr>
          <w:szCs w:val="22"/>
          <w:lang w:eastAsia="nl-NL"/>
        </w:rPr>
        <w:tab/>
      </w:r>
      <w:r>
        <w:rPr>
          <w:szCs w:val="22"/>
          <w:lang w:eastAsia="nl-NL"/>
        </w:rPr>
        <w:tab/>
      </w:r>
      <w:r w:rsidRPr="00000820">
        <w:rPr>
          <w:szCs w:val="22"/>
          <w:lang w:eastAsia="nl-NL"/>
        </w:rPr>
        <w:t xml:space="preserve">Ja / nee </w:t>
      </w:r>
      <w:r>
        <w:rPr>
          <w:szCs w:val="22"/>
          <w:lang w:eastAsia="nl-NL"/>
        </w:rPr>
        <w:tab/>
      </w:r>
      <w:r w:rsidRPr="00000820">
        <w:rPr>
          <w:szCs w:val="22"/>
          <w:lang w:eastAsia="nl-NL"/>
        </w:rPr>
        <w:t xml:space="preserve">Ja / Nee </w:t>
      </w:r>
    </w:p>
    <w:p w14:paraId="2BDAEB52"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Juridische vorm </w:t>
      </w:r>
      <w:r>
        <w:rPr>
          <w:szCs w:val="22"/>
          <w:lang w:eastAsia="nl-NL"/>
        </w:rPr>
        <w:tab/>
      </w:r>
      <w:r w:rsidRPr="00000820">
        <w:rPr>
          <w:szCs w:val="22"/>
          <w:lang w:eastAsia="nl-NL"/>
        </w:rPr>
        <w:t xml:space="preserve">NV / BV / EESV / VOF / Maatschap / CV, te weten </w:t>
      </w:r>
      <w:r>
        <w:rPr>
          <w:szCs w:val="22"/>
          <w:lang w:eastAsia="nl-NL"/>
        </w:rPr>
        <w:t>………….</w:t>
      </w:r>
      <w:r w:rsidRPr="00000820">
        <w:rPr>
          <w:szCs w:val="22"/>
          <w:lang w:eastAsia="nl-NL"/>
        </w:rPr>
        <w:t xml:space="preserve"> </w:t>
      </w:r>
    </w:p>
    <w:p w14:paraId="088262CA"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Oprichtingsjaar </w:t>
      </w:r>
      <w:r>
        <w:rPr>
          <w:szCs w:val="22"/>
          <w:lang w:eastAsia="nl-NL"/>
        </w:rPr>
        <w:tab/>
        <w:t>….</w:t>
      </w:r>
    </w:p>
    <w:p w14:paraId="0D148321"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Handelsregisternummer </w:t>
      </w:r>
      <w:r>
        <w:rPr>
          <w:szCs w:val="22"/>
          <w:lang w:eastAsia="nl-NL"/>
        </w:rPr>
        <w:tab/>
        <w:t>……………………………………………….</w:t>
      </w:r>
    </w:p>
    <w:p w14:paraId="66F72EC0"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Vestigingsvergunning </w:t>
      </w:r>
      <w:r>
        <w:rPr>
          <w:szCs w:val="22"/>
          <w:lang w:eastAsia="nl-NL"/>
        </w:rPr>
        <w:tab/>
      </w:r>
      <w:r w:rsidRPr="00000820">
        <w:rPr>
          <w:szCs w:val="22"/>
          <w:lang w:eastAsia="nl-NL"/>
        </w:rPr>
        <w:t xml:space="preserve">Ja / Nee </w:t>
      </w:r>
      <w:r w:rsidRPr="00000820">
        <w:rPr>
          <w:szCs w:val="22"/>
          <w:lang w:eastAsia="nl-NL"/>
        </w:rPr>
        <w:tab/>
      </w:r>
    </w:p>
    <w:p w14:paraId="33C96A92"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BTW-registratie </w:t>
      </w:r>
      <w:r>
        <w:rPr>
          <w:szCs w:val="22"/>
          <w:lang w:eastAsia="nl-NL"/>
        </w:rPr>
        <w:tab/>
        <w:t>……………………………………………….</w:t>
      </w:r>
    </w:p>
    <w:p w14:paraId="510A2F51" w14:textId="77777777" w:rsidR="00B165A7" w:rsidRPr="00000820" w:rsidRDefault="00B165A7" w:rsidP="00B165A7">
      <w:pPr>
        <w:tabs>
          <w:tab w:val="left" w:pos="3119"/>
          <w:tab w:val="left" w:pos="3969"/>
        </w:tabs>
        <w:ind w:left="0"/>
        <w:rPr>
          <w:szCs w:val="22"/>
        </w:rPr>
      </w:pPr>
      <w:r w:rsidRPr="00000820">
        <w:rPr>
          <w:szCs w:val="22"/>
          <w:lang w:eastAsia="nl-NL"/>
        </w:rPr>
        <w:t>Aandeel in combinatie (%)</w:t>
      </w:r>
      <w:r>
        <w:rPr>
          <w:szCs w:val="22"/>
          <w:lang w:eastAsia="nl-NL"/>
        </w:rPr>
        <w:tab/>
        <w:t>…. %</w:t>
      </w:r>
    </w:p>
    <w:p w14:paraId="0EC60CD2" w14:textId="77777777" w:rsidR="00B165A7" w:rsidRDefault="00B165A7">
      <w:pPr>
        <w:tabs>
          <w:tab w:val="clear" w:pos="680"/>
        </w:tabs>
        <w:suppressAutoHyphens w:val="0"/>
        <w:ind w:left="0"/>
        <w:jc w:val="left"/>
        <w:rPr>
          <w:b/>
          <w:lang w:eastAsia="nl-NL"/>
        </w:rPr>
      </w:pPr>
    </w:p>
    <w:p w14:paraId="02B66B1D" w14:textId="77777777" w:rsidR="00B165A7" w:rsidRPr="00B165A7" w:rsidRDefault="00B165A7" w:rsidP="00B165A7">
      <w:pPr>
        <w:ind w:left="0"/>
        <w:rPr>
          <w:b/>
          <w:lang w:eastAsia="nl-NL"/>
        </w:rPr>
      </w:pPr>
      <w:r w:rsidRPr="00B165A7">
        <w:rPr>
          <w:b/>
          <w:lang w:eastAsia="nl-NL"/>
        </w:rPr>
        <w:t xml:space="preserve">Contactpersoon </w:t>
      </w:r>
    </w:p>
    <w:p w14:paraId="2B37FA4C" w14:textId="711D7F91" w:rsidR="00B165A7" w:rsidRPr="00B165A7" w:rsidRDefault="00B165A7" w:rsidP="00B165A7">
      <w:pPr>
        <w:tabs>
          <w:tab w:val="left" w:pos="3119"/>
          <w:tab w:val="left" w:pos="3969"/>
        </w:tabs>
        <w:ind w:left="0"/>
        <w:rPr>
          <w:szCs w:val="22"/>
          <w:lang w:eastAsia="nl-NL"/>
        </w:rPr>
      </w:pPr>
      <w:r w:rsidRPr="00B165A7">
        <w:rPr>
          <w:szCs w:val="22"/>
          <w:lang w:eastAsia="nl-NL"/>
        </w:rPr>
        <w:t xml:space="preserve">Naam </w:t>
      </w:r>
      <w:r>
        <w:rPr>
          <w:szCs w:val="22"/>
          <w:lang w:eastAsia="nl-NL"/>
        </w:rPr>
        <w:tab/>
      </w:r>
      <w:r>
        <w:rPr>
          <w:szCs w:val="22"/>
          <w:lang w:eastAsia="nl-NL"/>
        </w:rPr>
        <w:tab/>
        <w:t>……………………………………………….</w:t>
      </w:r>
    </w:p>
    <w:p w14:paraId="1D8A0962" w14:textId="13B3CEBF" w:rsidR="00B165A7" w:rsidRPr="00B165A7" w:rsidRDefault="00B165A7" w:rsidP="00B165A7">
      <w:pPr>
        <w:tabs>
          <w:tab w:val="left" w:pos="3119"/>
          <w:tab w:val="left" w:pos="3969"/>
        </w:tabs>
        <w:ind w:left="0"/>
        <w:rPr>
          <w:szCs w:val="22"/>
          <w:lang w:eastAsia="nl-NL"/>
        </w:rPr>
      </w:pPr>
      <w:r w:rsidRPr="00B165A7">
        <w:rPr>
          <w:szCs w:val="22"/>
          <w:lang w:eastAsia="nl-NL"/>
        </w:rPr>
        <w:t xml:space="preserve">Telefoon </w:t>
      </w:r>
      <w:r>
        <w:rPr>
          <w:szCs w:val="22"/>
          <w:lang w:eastAsia="nl-NL"/>
        </w:rPr>
        <w:tab/>
        <w:t>……………………………………………….</w:t>
      </w:r>
    </w:p>
    <w:p w14:paraId="5396C1ED" w14:textId="052F317F" w:rsidR="00B165A7" w:rsidRPr="00B165A7" w:rsidRDefault="00B165A7" w:rsidP="00B165A7">
      <w:pPr>
        <w:tabs>
          <w:tab w:val="left" w:pos="3119"/>
          <w:tab w:val="left" w:pos="3969"/>
        </w:tabs>
        <w:ind w:left="0"/>
        <w:rPr>
          <w:szCs w:val="22"/>
          <w:lang w:eastAsia="nl-NL"/>
        </w:rPr>
      </w:pPr>
      <w:r w:rsidRPr="00B165A7">
        <w:rPr>
          <w:szCs w:val="22"/>
          <w:lang w:eastAsia="nl-NL"/>
        </w:rPr>
        <w:t xml:space="preserve">E-mail </w:t>
      </w:r>
      <w:r>
        <w:rPr>
          <w:szCs w:val="22"/>
          <w:lang w:eastAsia="nl-NL"/>
        </w:rPr>
        <w:tab/>
      </w:r>
      <w:r>
        <w:rPr>
          <w:szCs w:val="22"/>
          <w:lang w:eastAsia="nl-NL"/>
        </w:rPr>
        <w:tab/>
        <w:t>……………………………………………….</w:t>
      </w:r>
    </w:p>
    <w:p w14:paraId="599A8C52" w14:textId="21745A0F" w:rsidR="00B165A7" w:rsidRPr="00B165A7" w:rsidRDefault="00B165A7" w:rsidP="00B165A7">
      <w:pPr>
        <w:tabs>
          <w:tab w:val="left" w:pos="3119"/>
          <w:tab w:val="left" w:pos="3969"/>
        </w:tabs>
        <w:ind w:left="0"/>
        <w:rPr>
          <w:szCs w:val="22"/>
          <w:lang w:eastAsia="nl-NL"/>
        </w:rPr>
      </w:pPr>
      <w:r w:rsidRPr="00B165A7">
        <w:rPr>
          <w:szCs w:val="22"/>
          <w:lang w:eastAsia="nl-NL"/>
        </w:rPr>
        <w:t xml:space="preserve">Fax </w:t>
      </w:r>
      <w:r>
        <w:rPr>
          <w:szCs w:val="22"/>
          <w:lang w:eastAsia="nl-NL"/>
        </w:rPr>
        <w:tab/>
      </w:r>
      <w:r>
        <w:rPr>
          <w:szCs w:val="22"/>
          <w:lang w:eastAsia="nl-NL"/>
        </w:rPr>
        <w:tab/>
        <w:t>……………………………………………….</w:t>
      </w:r>
    </w:p>
    <w:p w14:paraId="1905FCDC" w14:textId="07AFA6BA" w:rsidR="00B165A7" w:rsidRPr="00B165A7" w:rsidRDefault="00B165A7" w:rsidP="00B165A7">
      <w:pPr>
        <w:tabs>
          <w:tab w:val="left" w:pos="3119"/>
          <w:tab w:val="left" w:pos="3969"/>
        </w:tabs>
        <w:ind w:left="0"/>
        <w:rPr>
          <w:szCs w:val="22"/>
          <w:lang w:eastAsia="nl-NL"/>
        </w:rPr>
      </w:pPr>
      <w:r w:rsidRPr="00B165A7">
        <w:rPr>
          <w:szCs w:val="22"/>
          <w:lang w:eastAsia="nl-NL"/>
        </w:rPr>
        <w:t xml:space="preserve">Postadres </w:t>
      </w:r>
      <w:r>
        <w:rPr>
          <w:szCs w:val="22"/>
          <w:lang w:eastAsia="nl-NL"/>
        </w:rPr>
        <w:tab/>
        <w:t>……………………………………………….</w:t>
      </w:r>
    </w:p>
    <w:p w14:paraId="745B8684" w14:textId="5E78FD44" w:rsidR="00B165A7" w:rsidRDefault="00B165A7" w:rsidP="00B165A7">
      <w:pPr>
        <w:tabs>
          <w:tab w:val="left" w:pos="3119"/>
          <w:tab w:val="left" w:pos="3969"/>
        </w:tabs>
        <w:ind w:left="0"/>
        <w:rPr>
          <w:b/>
          <w:lang w:eastAsia="nl-NL"/>
        </w:rPr>
      </w:pPr>
      <w:r w:rsidRPr="00B165A7">
        <w:rPr>
          <w:szCs w:val="22"/>
          <w:lang w:eastAsia="nl-NL"/>
        </w:rPr>
        <w:t>Postcode</w:t>
      </w:r>
      <w:r>
        <w:rPr>
          <w:szCs w:val="22"/>
          <w:lang w:eastAsia="nl-NL"/>
        </w:rPr>
        <w:t xml:space="preserve"> /</w:t>
      </w:r>
      <w:r w:rsidRPr="00B165A7">
        <w:rPr>
          <w:szCs w:val="22"/>
          <w:lang w:eastAsia="nl-NL"/>
        </w:rPr>
        <w:t xml:space="preserve"> Plaats </w:t>
      </w:r>
      <w:r>
        <w:rPr>
          <w:szCs w:val="22"/>
          <w:lang w:eastAsia="nl-NL"/>
        </w:rPr>
        <w:tab/>
        <w:t>…. ..</w:t>
      </w:r>
      <w:r>
        <w:rPr>
          <w:szCs w:val="22"/>
          <w:lang w:eastAsia="nl-NL"/>
        </w:rPr>
        <w:tab/>
        <w:t>……………………………………..</w:t>
      </w:r>
      <w:r w:rsidRPr="00000820">
        <w:rPr>
          <w:szCs w:val="22"/>
          <w:lang w:eastAsia="nl-NL"/>
        </w:rPr>
        <w:t xml:space="preserve"> </w:t>
      </w:r>
    </w:p>
    <w:p w14:paraId="764462E5" w14:textId="77777777" w:rsidR="00B165A7" w:rsidRDefault="00B165A7">
      <w:pPr>
        <w:tabs>
          <w:tab w:val="clear" w:pos="680"/>
        </w:tabs>
        <w:suppressAutoHyphens w:val="0"/>
        <w:ind w:left="0"/>
        <w:jc w:val="left"/>
        <w:rPr>
          <w:b/>
          <w:lang w:eastAsia="nl-NL"/>
        </w:rPr>
      </w:pPr>
    </w:p>
    <w:p w14:paraId="5EE69853" w14:textId="2D2CFBAA" w:rsidR="00B165A7" w:rsidRDefault="00B165A7" w:rsidP="00B165A7">
      <w:pPr>
        <w:ind w:left="0"/>
        <w:rPr>
          <w:b/>
          <w:lang w:eastAsia="nl-NL"/>
        </w:rPr>
      </w:pPr>
      <w:r>
        <w:rPr>
          <w:b/>
          <w:lang w:eastAsia="nl-NL"/>
        </w:rPr>
        <w:t>Combinant 2</w:t>
      </w:r>
      <w:r w:rsidRPr="00000820">
        <w:rPr>
          <w:b/>
          <w:lang w:eastAsia="nl-NL"/>
        </w:rPr>
        <w:t xml:space="preserve"> </w:t>
      </w:r>
    </w:p>
    <w:p w14:paraId="4F6E7F4B" w14:textId="77777777" w:rsidR="00B165A7" w:rsidRPr="00000820" w:rsidRDefault="00B165A7" w:rsidP="00B165A7">
      <w:pPr>
        <w:ind w:left="0"/>
        <w:rPr>
          <w:b/>
          <w:lang w:eastAsia="nl-NL"/>
        </w:rPr>
      </w:pPr>
    </w:p>
    <w:p w14:paraId="5D164399" w14:textId="77777777" w:rsidR="00B165A7" w:rsidRPr="00000820" w:rsidRDefault="00B165A7" w:rsidP="00B165A7">
      <w:pPr>
        <w:tabs>
          <w:tab w:val="left" w:pos="3119"/>
          <w:tab w:val="left" w:pos="3969"/>
        </w:tabs>
        <w:ind w:left="0"/>
        <w:rPr>
          <w:szCs w:val="22"/>
          <w:lang w:eastAsia="nl-NL"/>
        </w:rPr>
      </w:pPr>
      <w:r w:rsidRPr="00000820">
        <w:rPr>
          <w:szCs w:val="22"/>
          <w:lang w:eastAsia="nl-NL"/>
        </w:rPr>
        <w:t>Naam bedrijf</w:t>
      </w:r>
      <w:r>
        <w:rPr>
          <w:szCs w:val="22"/>
          <w:lang w:eastAsia="nl-NL"/>
        </w:rPr>
        <w:tab/>
        <w:t>……………………………………………….</w:t>
      </w:r>
      <w:r w:rsidRPr="00000820">
        <w:rPr>
          <w:szCs w:val="22"/>
          <w:lang w:eastAsia="nl-NL"/>
        </w:rPr>
        <w:t xml:space="preserve"> </w:t>
      </w:r>
    </w:p>
    <w:p w14:paraId="3A2C3F3E"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Vestigingsadres </w:t>
      </w:r>
      <w:r>
        <w:rPr>
          <w:szCs w:val="22"/>
          <w:lang w:eastAsia="nl-NL"/>
        </w:rPr>
        <w:tab/>
        <w:t>……………………………………………….</w:t>
      </w:r>
    </w:p>
    <w:p w14:paraId="4E82EE43" w14:textId="165EEBC4" w:rsidR="00B165A7" w:rsidRPr="00000820" w:rsidRDefault="00B165A7" w:rsidP="00B165A7">
      <w:pPr>
        <w:tabs>
          <w:tab w:val="left" w:pos="2835"/>
          <w:tab w:val="left" w:pos="3119"/>
          <w:tab w:val="left" w:pos="3969"/>
        </w:tabs>
        <w:ind w:left="0"/>
        <w:rPr>
          <w:szCs w:val="22"/>
          <w:lang w:eastAsia="nl-NL"/>
        </w:rPr>
      </w:pPr>
      <w:r w:rsidRPr="00000820">
        <w:rPr>
          <w:szCs w:val="22"/>
          <w:lang w:eastAsia="nl-NL"/>
        </w:rPr>
        <w:t xml:space="preserve">Postcode </w:t>
      </w:r>
      <w:r>
        <w:rPr>
          <w:szCs w:val="22"/>
          <w:lang w:eastAsia="nl-NL"/>
        </w:rPr>
        <w:t xml:space="preserve">/ </w:t>
      </w:r>
      <w:r w:rsidRPr="00000820">
        <w:rPr>
          <w:szCs w:val="22"/>
          <w:lang w:eastAsia="nl-NL"/>
        </w:rPr>
        <w:t xml:space="preserve">Plaats </w:t>
      </w:r>
      <w:r>
        <w:rPr>
          <w:szCs w:val="22"/>
          <w:lang w:eastAsia="nl-NL"/>
        </w:rPr>
        <w:tab/>
      </w:r>
      <w:r>
        <w:rPr>
          <w:szCs w:val="22"/>
          <w:lang w:eastAsia="nl-NL"/>
        </w:rPr>
        <w:tab/>
        <w:t>…. ..</w:t>
      </w:r>
      <w:r>
        <w:rPr>
          <w:szCs w:val="22"/>
          <w:lang w:eastAsia="nl-NL"/>
        </w:rPr>
        <w:tab/>
        <w:t>……………………………………..</w:t>
      </w:r>
    </w:p>
    <w:p w14:paraId="0FFB57C9"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Land </w:t>
      </w:r>
      <w:r>
        <w:rPr>
          <w:szCs w:val="22"/>
          <w:lang w:eastAsia="nl-NL"/>
        </w:rPr>
        <w:tab/>
      </w:r>
      <w:r>
        <w:rPr>
          <w:szCs w:val="22"/>
          <w:lang w:eastAsia="nl-NL"/>
        </w:rPr>
        <w:tab/>
        <w:t>……………………………………………….</w:t>
      </w:r>
    </w:p>
    <w:p w14:paraId="38636C86"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Aard bedrijf </w:t>
      </w:r>
      <w:r>
        <w:rPr>
          <w:szCs w:val="22"/>
          <w:lang w:eastAsia="nl-NL"/>
        </w:rPr>
        <w:tab/>
      </w:r>
      <w:r w:rsidRPr="00000820">
        <w:rPr>
          <w:szCs w:val="22"/>
          <w:lang w:eastAsia="nl-NL"/>
        </w:rPr>
        <w:t xml:space="preserve">Aannemerij </w:t>
      </w:r>
      <w:r>
        <w:rPr>
          <w:szCs w:val="22"/>
          <w:lang w:eastAsia="nl-NL"/>
        </w:rPr>
        <w:tab/>
      </w:r>
      <w:r w:rsidRPr="00000820">
        <w:rPr>
          <w:szCs w:val="22"/>
          <w:lang w:eastAsia="nl-NL"/>
        </w:rPr>
        <w:t xml:space="preserve">Advies-ingenieursbureau </w:t>
      </w:r>
    </w:p>
    <w:p w14:paraId="5947147D" w14:textId="77777777" w:rsidR="00B165A7" w:rsidRPr="00000820" w:rsidRDefault="00B165A7" w:rsidP="00B165A7">
      <w:pPr>
        <w:tabs>
          <w:tab w:val="left" w:pos="3119"/>
          <w:tab w:val="left" w:pos="3969"/>
        </w:tabs>
        <w:ind w:left="0"/>
        <w:rPr>
          <w:szCs w:val="22"/>
          <w:lang w:eastAsia="nl-NL"/>
        </w:rPr>
      </w:pPr>
      <w:r>
        <w:rPr>
          <w:szCs w:val="22"/>
          <w:lang w:eastAsia="nl-NL"/>
        </w:rPr>
        <w:tab/>
      </w:r>
      <w:r>
        <w:rPr>
          <w:szCs w:val="22"/>
          <w:lang w:eastAsia="nl-NL"/>
        </w:rPr>
        <w:tab/>
      </w:r>
      <w:r w:rsidRPr="00000820">
        <w:rPr>
          <w:szCs w:val="22"/>
          <w:lang w:eastAsia="nl-NL"/>
        </w:rPr>
        <w:t xml:space="preserve">Ja / nee </w:t>
      </w:r>
      <w:r>
        <w:rPr>
          <w:szCs w:val="22"/>
          <w:lang w:eastAsia="nl-NL"/>
        </w:rPr>
        <w:tab/>
      </w:r>
      <w:r w:rsidRPr="00000820">
        <w:rPr>
          <w:szCs w:val="22"/>
          <w:lang w:eastAsia="nl-NL"/>
        </w:rPr>
        <w:t xml:space="preserve">Ja / Nee </w:t>
      </w:r>
    </w:p>
    <w:p w14:paraId="16E9E803"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Juridische vorm </w:t>
      </w:r>
      <w:r>
        <w:rPr>
          <w:szCs w:val="22"/>
          <w:lang w:eastAsia="nl-NL"/>
        </w:rPr>
        <w:tab/>
      </w:r>
      <w:r w:rsidRPr="00000820">
        <w:rPr>
          <w:szCs w:val="22"/>
          <w:lang w:eastAsia="nl-NL"/>
        </w:rPr>
        <w:t xml:space="preserve">NV / BV / EESV / VOF / Maatschap / CV, te weten </w:t>
      </w:r>
      <w:r>
        <w:rPr>
          <w:szCs w:val="22"/>
          <w:lang w:eastAsia="nl-NL"/>
        </w:rPr>
        <w:t>………….</w:t>
      </w:r>
      <w:r w:rsidRPr="00000820">
        <w:rPr>
          <w:szCs w:val="22"/>
          <w:lang w:eastAsia="nl-NL"/>
        </w:rPr>
        <w:t xml:space="preserve"> </w:t>
      </w:r>
    </w:p>
    <w:p w14:paraId="26768472"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Oprichtingsjaar </w:t>
      </w:r>
      <w:r>
        <w:rPr>
          <w:szCs w:val="22"/>
          <w:lang w:eastAsia="nl-NL"/>
        </w:rPr>
        <w:tab/>
        <w:t>….</w:t>
      </w:r>
    </w:p>
    <w:p w14:paraId="2BC3DC96"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Handelsregisternummer </w:t>
      </w:r>
      <w:r>
        <w:rPr>
          <w:szCs w:val="22"/>
          <w:lang w:eastAsia="nl-NL"/>
        </w:rPr>
        <w:tab/>
        <w:t>……………………………………………….</w:t>
      </w:r>
    </w:p>
    <w:p w14:paraId="13F231CC"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Vestigingsvergunning </w:t>
      </w:r>
      <w:r>
        <w:rPr>
          <w:szCs w:val="22"/>
          <w:lang w:eastAsia="nl-NL"/>
        </w:rPr>
        <w:tab/>
      </w:r>
      <w:r w:rsidRPr="00000820">
        <w:rPr>
          <w:szCs w:val="22"/>
          <w:lang w:eastAsia="nl-NL"/>
        </w:rPr>
        <w:t xml:space="preserve">Ja / Nee </w:t>
      </w:r>
      <w:r w:rsidRPr="00000820">
        <w:rPr>
          <w:szCs w:val="22"/>
          <w:lang w:eastAsia="nl-NL"/>
        </w:rPr>
        <w:tab/>
      </w:r>
    </w:p>
    <w:p w14:paraId="4D6D27A4" w14:textId="77777777" w:rsidR="00B165A7" w:rsidRPr="00000820" w:rsidRDefault="00B165A7" w:rsidP="00B165A7">
      <w:pPr>
        <w:tabs>
          <w:tab w:val="left" w:pos="3119"/>
          <w:tab w:val="left" w:pos="3969"/>
        </w:tabs>
        <w:ind w:left="0"/>
        <w:rPr>
          <w:szCs w:val="22"/>
          <w:lang w:eastAsia="nl-NL"/>
        </w:rPr>
      </w:pPr>
      <w:r w:rsidRPr="00000820">
        <w:rPr>
          <w:szCs w:val="22"/>
          <w:lang w:eastAsia="nl-NL"/>
        </w:rPr>
        <w:t xml:space="preserve">BTW-registratie </w:t>
      </w:r>
      <w:r>
        <w:rPr>
          <w:szCs w:val="22"/>
          <w:lang w:eastAsia="nl-NL"/>
        </w:rPr>
        <w:tab/>
        <w:t>……………………………………………….</w:t>
      </w:r>
    </w:p>
    <w:p w14:paraId="6F9691D2" w14:textId="77777777" w:rsidR="00B165A7" w:rsidRPr="00000820" w:rsidRDefault="00B165A7" w:rsidP="00B165A7">
      <w:pPr>
        <w:tabs>
          <w:tab w:val="left" w:pos="3119"/>
          <w:tab w:val="left" w:pos="3969"/>
        </w:tabs>
        <w:ind w:left="0"/>
        <w:rPr>
          <w:szCs w:val="22"/>
        </w:rPr>
      </w:pPr>
      <w:r w:rsidRPr="00000820">
        <w:rPr>
          <w:szCs w:val="22"/>
          <w:lang w:eastAsia="nl-NL"/>
        </w:rPr>
        <w:t>Aandeel in combinatie (%)</w:t>
      </w:r>
      <w:r>
        <w:rPr>
          <w:szCs w:val="22"/>
          <w:lang w:eastAsia="nl-NL"/>
        </w:rPr>
        <w:tab/>
        <w:t>…. %</w:t>
      </w:r>
    </w:p>
    <w:p w14:paraId="54044616" w14:textId="77777777" w:rsidR="005D446F" w:rsidRDefault="005D446F">
      <w:pPr>
        <w:tabs>
          <w:tab w:val="clear" w:pos="680"/>
        </w:tabs>
        <w:suppressAutoHyphens w:val="0"/>
        <w:ind w:left="0"/>
        <w:jc w:val="left"/>
        <w:rPr>
          <w:b/>
          <w:lang w:eastAsia="nl-NL"/>
        </w:rPr>
      </w:pPr>
      <w:r>
        <w:rPr>
          <w:b/>
          <w:lang w:eastAsia="nl-NL"/>
        </w:rPr>
        <w:br w:type="page"/>
      </w:r>
    </w:p>
    <w:p w14:paraId="4D647205" w14:textId="280146C2" w:rsidR="00000820" w:rsidRDefault="00000820" w:rsidP="00000820">
      <w:pPr>
        <w:ind w:left="0"/>
        <w:rPr>
          <w:b/>
          <w:lang w:eastAsia="nl-NL"/>
        </w:rPr>
      </w:pPr>
      <w:r w:rsidRPr="00000820">
        <w:rPr>
          <w:b/>
          <w:lang w:eastAsia="nl-NL"/>
        </w:rPr>
        <w:lastRenderedPageBreak/>
        <w:t xml:space="preserve">Combinant 3 </w:t>
      </w:r>
    </w:p>
    <w:p w14:paraId="78682DF9" w14:textId="77777777" w:rsidR="00000820" w:rsidRPr="00000820" w:rsidRDefault="00000820" w:rsidP="00000820">
      <w:pPr>
        <w:ind w:left="0"/>
        <w:rPr>
          <w:b/>
          <w:lang w:eastAsia="nl-NL"/>
        </w:rPr>
      </w:pPr>
    </w:p>
    <w:p w14:paraId="21771125" w14:textId="75B33051" w:rsidR="00000820" w:rsidRPr="00000820" w:rsidRDefault="00000820" w:rsidP="00000820">
      <w:pPr>
        <w:tabs>
          <w:tab w:val="left" w:pos="3119"/>
          <w:tab w:val="left" w:pos="3969"/>
        </w:tabs>
        <w:ind w:left="0"/>
        <w:rPr>
          <w:szCs w:val="22"/>
          <w:lang w:eastAsia="nl-NL"/>
        </w:rPr>
      </w:pPr>
      <w:r w:rsidRPr="00000820">
        <w:rPr>
          <w:szCs w:val="22"/>
          <w:lang w:eastAsia="nl-NL"/>
        </w:rPr>
        <w:t>Naam bedrijf</w:t>
      </w:r>
      <w:r>
        <w:rPr>
          <w:szCs w:val="22"/>
          <w:lang w:eastAsia="nl-NL"/>
        </w:rPr>
        <w:tab/>
        <w:t>……………………………………………….</w:t>
      </w:r>
      <w:r w:rsidRPr="00000820">
        <w:rPr>
          <w:szCs w:val="22"/>
          <w:lang w:eastAsia="nl-NL"/>
        </w:rPr>
        <w:t xml:space="preserve"> </w:t>
      </w:r>
    </w:p>
    <w:p w14:paraId="6FD97E6C" w14:textId="6DA3E173" w:rsidR="00000820" w:rsidRPr="00000820" w:rsidRDefault="00000820" w:rsidP="00000820">
      <w:pPr>
        <w:tabs>
          <w:tab w:val="left" w:pos="3119"/>
          <w:tab w:val="left" w:pos="3969"/>
        </w:tabs>
        <w:ind w:left="0"/>
        <w:rPr>
          <w:szCs w:val="22"/>
          <w:lang w:eastAsia="nl-NL"/>
        </w:rPr>
      </w:pPr>
      <w:r w:rsidRPr="00000820">
        <w:rPr>
          <w:szCs w:val="22"/>
          <w:lang w:eastAsia="nl-NL"/>
        </w:rPr>
        <w:t xml:space="preserve">Vestigingsadres </w:t>
      </w:r>
      <w:r>
        <w:rPr>
          <w:szCs w:val="22"/>
          <w:lang w:eastAsia="nl-NL"/>
        </w:rPr>
        <w:tab/>
        <w:t>……………………………………………….</w:t>
      </w:r>
    </w:p>
    <w:p w14:paraId="05D3E81A" w14:textId="3491FA3F" w:rsidR="00000820" w:rsidRPr="00000820" w:rsidRDefault="00000820" w:rsidP="00000820">
      <w:pPr>
        <w:tabs>
          <w:tab w:val="left" w:pos="2835"/>
          <w:tab w:val="left" w:pos="3119"/>
          <w:tab w:val="left" w:pos="3969"/>
        </w:tabs>
        <w:ind w:left="0"/>
        <w:rPr>
          <w:szCs w:val="22"/>
          <w:lang w:eastAsia="nl-NL"/>
        </w:rPr>
      </w:pPr>
      <w:r w:rsidRPr="00000820">
        <w:rPr>
          <w:szCs w:val="22"/>
          <w:lang w:eastAsia="nl-NL"/>
        </w:rPr>
        <w:t xml:space="preserve">Postcode </w:t>
      </w:r>
      <w:r>
        <w:rPr>
          <w:szCs w:val="22"/>
          <w:lang w:eastAsia="nl-NL"/>
        </w:rPr>
        <w:t xml:space="preserve">/ </w:t>
      </w:r>
      <w:r w:rsidRPr="00000820">
        <w:rPr>
          <w:szCs w:val="22"/>
          <w:lang w:eastAsia="nl-NL"/>
        </w:rPr>
        <w:t xml:space="preserve">Plaats </w:t>
      </w:r>
      <w:r>
        <w:rPr>
          <w:szCs w:val="22"/>
          <w:lang w:eastAsia="nl-NL"/>
        </w:rPr>
        <w:tab/>
      </w:r>
      <w:r>
        <w:rPr>
          <w:szCs w:val="22"/>
          <w:lang w:eastAsia="nl-NL"/>
        </w:rPr>
        <w:tab/>
      </w:r>
      <w:r w:rsidR="00B165A7">
        <w:rPr>
          <w:szCs w:val="22"/>
          <w:lang w:eastAsia="nl-NL"/>
        </w:rPr>
        <w:t>…. ..</w:t>
      </w:r>
      <w:r w:rsidR="00B165A7">
        <w:rPr>
          <w:szCs w:val="22"/>
          <w:lang w:eastAsia="nl-NL"/>
        </w:rPr>
        <w:tab/>
        <w:t>……………………………………..</w:t>
      </w:r>
      <w:r w:rsidRPr="00000820">
        <w:rPr>
          <w:szCs w:val="22"/>
          <w:lang w:eastAsia="nl-NL"/>
        </w:rPr>
        <w:t xml:space="preserve"> </w:t>
      </w:r>
    </w:p>
    <w:p w14:paraId="2D7BF275" w14:textId="4D064A60" w:rsidR="00000820" w:rsidRPr="00000820" w:rsidRDefault="00000820" w:rsidP="00000820">
      <w:pPr>
        <w:tabs>
          <w:tab w:val="left" w:pos="3119"/>
          <w:tab w:val="left" w:pos="3969"/>
        </w:tabs>
        <w:ind w:left="0"/>
        <w:rPr>
          <w:szCs w:val="22"/>
          <w:lang w:eastAsia="nl-NL"/>
        </w:rPr>
      </w:pPr>
      <w:r w:rsidRPr="00000820">
        <w:rPr>
          <w:szCs w:val="22"/>
          <w:lang w:eastAsia="nl-NL"/>
        </w:rPr>
        <w:t xml:space="preserve">Land </w:t>
      </w:r>
      <w:r>
        <w:rPr>
          <w:szCs w:val="22"/>
          <w:lang w:eastAsia="nl-NL"/>
        </w:rPr>
        <w:tab/>
      </w:r>
      <w:r>
        <w:rPr>
          <w:szCs w:val="22"/>
          <w:lang w:eastAsia="nl-NL"/>
        </w:rPr>
        <w:tab/>
        <w:t>……………………………………………….</w:t>
      </w:r>
    </w:p>
    <w:p w14:paraId="07113126" w14:textId="03438721" w:rsidR="00000820" w:rsidRPr="00000820" w:rsidRDefault="00000820" w:rsidP="00000820">
      <w:pPr>
        <w:tabs>
          <w:tab w:val="left" w:pos="3119"/>
          <w:tab w:val="left" w:pos="3969"/>
        </w:tabs>
        <w:ind w:left="0"/>
        <w:rPr>
          <w:szCs w:val="22"/>
          <w:lang w:eastAsia="nl-NL"/>
        </w:rPr>
      </w:pPr>
      <w:r w:rsidRPr="00000820">
        <w:rPr>
          <w:szCs w:val="22"/>
          <w:lang w:eastAsia="nl-NL"/>
        </w:rPr>
        <w:t xml:space="preserve">Aard bedrijf </w:t>
      </w:r>
      <w:r>
        <w:rPr>
          <w:szCs w:val="22"/>
          <w:lang w:eastAsia="nl-NL"/>
        </w:rPr>
        <w:tab/>
      </w:r>
      <w:r w:rsidRPr="00000820">
        <w:rPr>
          <w:szCs w:val="22"/>
          <w:lang w:eastAsia="nl-NL"/>
        </w:rPr>
        <w:t xml:space="preserve">Aannemerij </w:t>
      </w:r>
      <w:r>
        <w:rPr>
          <w:szCs w:val="22"/>
          <w:lang w:eastAsia="nl-NL"/>
        </w:rPr>
        <w:tab/>
      </w:r>
      <w:r w:rsidRPr="00000820">
        <w:rPr>
          <w:szCs w:val="22"/>
          <w:lang w:eastAsia="nl-NL"/>
        </w:rPr>
        <w:t xml:space="preserve">Advies-ingenieursbureau </w:t>
      </w:r>
    </w:p>
    <w:p w14:paraId="39972C96" w14:textId="250F5926" w:rsidR="00000820" w:rsidRPr="00000820" w:rsidRDefault="00000820" w:rsidP="00000820">
      <w:pPr>
        <w:tabs>
          <w:tab w:val="left" w:pos="3119"/>
          <w:tab w:val="left" w:pos="3969"/>
        </w:tabs>
        <w:ind w:left="0"/>
        <w:rPr>
          <w:szCs w:val="22"/>
          <w:lang w:eastAsia="nl-NL"/>
        </w:rPr>
      </w:pPr>
      <w:r>
        <w:rPr>
          <w:szCs w:val="22"/>
          <w:lang w:eastAsia="nl-NL"/>
        </w:rPr>
        <w:tab/>
      </w:r>
      <w:r>
        <w:rPr>
          <w:szCs w:val="22"/>
          <w:lang w:eastAsia="nl-NL"/>
        </w:rPr>
        <w:tab/>
      </w:r>
      <w:r w:rsidRPr="00000820">
        <w:rPr>
          <w:szCs w:val="22"/>
          <w:lang w:eastAsia="nl-NL"/>
        </w:rPr>
        <w:t xml:space="preserve">Ja / nee </w:t>
      </w:r>
      <w:r>
        <w:rPr>
          <w:szCs w:val="22"/>
          <w:lang w:eastAsia="nl-NL"/>
        </w:rPr>
        <w:tab/>
      </w:r>
      <w:r w:rsidRPr="00000820">
        <w:rPr>
          <w:szCs w:val="22"/>
          <w:lang w:eastAsia="nl-NL"/>
        </w:rPr>
        <w:t xml:space="preserve">Ja / Nee </w:t>
      </w:r>
    </w:p>
    <w:p w14:paraId="77964FA7" w14:textId="08EC2188" w:rsidR="00000820" w:rsidRPr="00000820" w:rsidRDefault="00000820" w:rsidP="00000820">
      <w:pPr>
        <w:tabs>
          <w:tab w:val="left" w:pos="3119"/>
          <w:tab w:val="left" w:pos="3969"/>
        </w:tabs>
        <w:ind w:left="0"/>
        <w:rPr>
          <w:szCs w:val="22"/>
          <w:lang w:eastAsia="nl-NL"/>
        </w:rPr>
      </w:pPr>
      <w:r w:rsidRPr="00000820">
        <w:rPr>
          <w:szCs w:val="22"/>
          <w:lang w:eastAsia="nl-NL"/>
        </w:rPr>
        <w:t xml:space="preserve">Juridische vorm </w:t>
      </w:r>
      <w:r>
        <w:rPr>
          <w:szCs w:val="22"/>
          <w:lang w:eastAsia="nl-NL"/>
        </w:rPr>
        <w:tab/>
      </w:r>
      <w:r w:rsidRPr="00000820">
        <w:rPr>
          <w:szCs w:val="22"/>
          <w:lang w:eastAsia="nl-NL"/>
        </w:rPr>
        <w:t xml:space="preserve">NV / BV / EESV / VOF / Maatschap / CV, te weten </w:t>
      </w:r>
      <w:r>
        <w:rPr>
          <w:szCs w:val="22"/>
          <w:lang w:eastAsia="nl-NL"/>
        </w:rPr>
        <w:t>………….</w:t>
      </w:r>
      <w:r w:rsidRPr="00000820">
        <w:rPr>
          <w:szCs w:val="22"/>
          <w:lang w:eastAsia="nl-NL"/>
        </w:rPr>
        <w:t xml:space="preserve"> </w:t>
      </w:r>
    </w:p>
    <w:p w14:paraId="5C7ABFB7" w14:textId="4E12078E" w:rsidR="00000820" w:rsidRPr="00000820" w:rsidRDefault="00000820" w:rsidP="00000820">
      <w:pPr>
        <w:tabs>
          <w:tab w:val="left" w:pos="3119"/>
          <w:tab w:val="left" w:pos="3969"/>
        </w:tabs>
        <w:ind w:left="0"/>
        <w:rPr>
          <w:szCs w:val="22"/>
          <w:lang w:eastAsia="nl-NL"/>
        </w:rPr>
      </w:pPr>
      <w:r w:rsidRPr="00000820">
        <w:rPr>
          <w:szCs w:val="22"/>
          <w:lang w:eastAsia="nl-NL"/>
        </w:rPr>
        <w:t xml:space="preserve">Oprichtingsjaar </w:t>
      </w:r>
      <w:r>
        <w:rPr>
          <w:szCs w:val="22"/>
          <w:lang w:eastAsia="nl-NL"/>
        </w:rPr>
        <w:tab/>
        <w:t>….</w:t>
      </w:r>
    </w:p>
    <w:p w14:paraId="6C19A7AB" w14:textId="63E5BC27" w:rsidR="00000820" w:rsidRPr="00000820" w:rsidRDefault="00000820" w:rsidP="00000820">
      <w:pPr>
        <w:tabs>
          <w:tab w:val="left" w:pos="3119"/>
          <w:tab w:val="left" w:pos="3969"/>
        </w:tabs>
        <w:ind w:left="0"/>
        <w:rPr>
          <w:szCs w:val="22"/>
          <w:lang w:eastAsia="nl-NL"/>
        </w:rPr>
      </w:pPr>
      <w:r w:rsidRPr="00000820">
        <w:rPr>
          <w:szCs w:val="22"/>
          <w:lang w:eastAsia="nl-NL"/>
        </w:rPr>
        <w:t xml:space="preserve">Handelsregisternummer </w:t>
      </w:r>
      <w:r>
        <w:rPr>
          <w:szCs w:val="22"/>
          <w:lang w:eastAsia="nl-NL"/>
        </w:rPr>
        <w:tab/>
        <w:t>……………………………………………….</w:t>
      </w:r>
    </w:p>
    <w:p w14:paraId="2F42434F" w14:textId="7F7000B3" w:rsidR="00000820" w:rsidRPr="00000820" w:rsidRDefault="00000820" w:rsidP="00000820">
      <w:pPr>
        <w:tabs>
          <w:tab w:val="left" w:pos="3119"/>
          <w:tab w:val="left" w:pos="3969"/>
        </w:tabs>
        <w:ind w:left="0"/>
        <w:rPr>
          <w:szCs w:val="22"/>
          <w:lang w:eastAsia="nl-NL"/>
        </w:rPr>
      </w:pPr>
      <w:r w:rsidRPr="00000820">
        <w:rPr>
          <w:szCs w:val="22"/>
          <w:lang w:eastAsia="nl-NL"/>
        </w:rPr>
        <w:t xml:space="preserve">Vestigingsvergunning </w:t>
      </w:r>
      <w:r>
        <w:rPr>
          <w:szCs w:val="22"/>
          <w:lang w:eastAsia="nl-NL"/>
        </w:rPr>
        <w:tab/>
      </w:r>
      <w:r w:rsidRPr="00000820">
        <w:rPr>
          <w:szCs w:val="22"/>
          <w:lang w:eastAsia="nl-NL"/>
        </w:rPr>
        <w:t xml:space="preserve">Ja / Nee </w:t>
      </w:r>
      <w:r w:rsidRPr="00000820">
        <w:rPr>
          <w:szCs w:val="22"/>
          <w:lang w:eastAsia="nl-NL"/>
        </w:rPr>
        <w:tab/>
      </w:r>
    </w:p>
    <w:p w14:paraId="1C1CEEAA" w14:textId="06D7DFBF" w:rsidR="00000820" w:rsidRPr="00000820" w:rsidRDefault="00000820" w:rsidP="00000820">
      <w:pPr>
        <w:tabs>
          <w:tab w:val="left" w:pos="3119"/>
          <w:tab w:val="left" w:pos="3969"/>
        </w:tabs>
        <w:ind w:left="0"/>
        <w:rPr>
          <w:szCs w:val="22"/>
          <w:lang w:eastAsia="nl-NL"/>
        </w:rPr>
      </w:pPr>
      <w:r w:rsidRPr="00000820">
        <w:rPr>
          <w:szCs w:val="22"/>
          <w:lang w:eastAsia="nl-NL"/>
        </w:rPr>
        <w:t xml:space="preserve">BTW-registratie </w:t>
      </w:r>
      <w:r>
        <w:rPr>
          <w:szCs w:val="22"/>
          <w:lang w:eastAsia="nl-NL"/>
        </w:rPr>
        <w:tab/>
        <w:t>……………………………………………….</w:t>
      </w:r>
    </w:p>
    <w:p w14:paraId="04D347B7" w14:textId="3C35C8AE" w:rsidR="00407AD9" w:rsidRPr="00000820" w:rsidRDefault="00000820" w:rsidP="00000820">
      <w:pPr>
        <w:tabs>
          <w:tab w:val="left" w:pos="3119"/>
          <w:tab w:val="left" w:pos="3969"/>
        </w:tabs>
        <w:ind w:left="0"/>
        <w:rPr>
          <w:szCs w:val="22"/>
        </w:rPr>
      </w:pPr>
      <w:r w:rsidRPr="00000820">
        <w:rPr>
          <w:szCs w:val="22"/>
          <w:lang w:eastAsia="nl-NL"/>
        </w:rPr>
        <w:t>Aandeel in combinatie (%)</w:t>
      </w:r>
      <w:r>
        <w:rPr>
          <w:szCs w:val="22"/>
          <w:lang w:eastAsia="nl-NL"/>
        </w:rPr>
        <w:tab/>
        <w:t>…. %</w:t>
      </w:r>
    </w:p>
    <w:p w14:paraId="069C0DA6" w14:textId="24E656BE" w:rsidR="00000820" w:rsidRDefault="00000820">
      <w:pPr>
        <w:tabs>
          <w:tab w:val="clear" w:pos="680"/>
        </w:tabs>
        <w:suppressAutoHyphens w:val="0"/>
        <w:ind w:left="0"/>
        <w:jc w:val="left"/>
        <w:rPr>
          <w:b/>
          <w:bCs/>
          <w:sz w:val="28"/>
          <w:szCs w:val="28"/>
        </w:rPr>
      </w:pPr>
      <w:bookmarkStart w:id="5" w:name="_Toc309418497"/>
      <w:bookmarkStart w:id="6" w:name="_Toc310592814"/>
      <w:bookmarkEnd w:id="1"/>
      <w:bookmarkEnd w:id="2"/>
      <w:bookmarkEnd w:id="3"/>
      <w:bookmarkEnd w:id="5"/>
      <w:bookmarkEnd w:id="6"/>
    </w:p>
    <w:sectPr w:rsidR="00000820" w:rsidSect="008A5CFA">
      <w:headerReference w:type="default" r:id="rId9"/>
      <w:footerReference w:type="default" r:id="rId10"/>
      <w:footnotePr>
        <w:pos w:val="beneathText"/>
      </w:footnotePr>
      <w:pgSz w:w="11905" w:h="16837"/>
      <w:pgMar w:top="1559" w:right="992" w:bottom="1474" w:left="992" w:header="709" w:footer="403"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57F52" w14:textId="77777777" w:rsidR="00525575" w:rsidRDefault="00525575">
      <w:r>
        <w:separator/>
      </w:r>
    </w:p>
  </w:endnote>
  <w:endnote w:type="continuationSeparator" w:id="0">
    <w:p w14:paraId="78F4C5E7" w14:textId="77777777" w:rsidR="00525575" w:rsidRDefault="0052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DC4AC" w14:textId="77777777" w:rsidR="00600C28" w:rsidRDefault="00600C28" w:rsidP="00551DA4">
    <w:pPr>
      <w:pStyle w:val="Voettekst"/>
      <w:tabs>
        <w:tab w:val="clear" w:pos="9072"/>
        <w:tab w:val="right" w:pos="9923"/>
      </w:tabs>
      <w:ind w:left="0"/>
      <w:rPr>
        <w:u w:val="single"/>
      </w:rPr>
    </w:pPr>
    <w:r>
      <w:rPr>
        <w:u w:val="single"/>
      </w:rPr>
      <w:tab/>
    </w:r>
    <w:r>
      <w:rPr>
        <w:u w:val="single"/>
      </w:rPr>
      <w:tab/>
    </w:r>
    <w:r>
      <w:rPr>
        <w:u w:val="single"/>
      </w:rPr>
      <w:tab/>
    </w:r>
  </w:p>
  <w:p w14:paraId="1A6ED740" w14:textId="07F9E3BA" w:rsidR="00600C28" w:rsidRPr="00F82F32" w:rsidRDefault="00600C28" w:rsidP="00551DA4">
    <w:pPr>
      <w:pStyle w:val="Voettekst"/>
      <w:tabs>
        <w:tab w:val="clear" w:pos="4536"/>
        <w:tab w:val="clear" w:pos="9072"/>
        <w:tab w:val="center" w:pos="4962"/>
        <w:tab w:val="right" w:pos="9923"/>
      </w:tabs>
      <w:ind w:left="0"/>
      <w:rPr>
        <w:sz w:val="16"/>
        <w:szCs w:val="16"/>
      </w:rPr>
    </w:pPr>
    <w:r>
      <w:rPr>
        <w:sz w:val="16"/>
        <w:szCs w:val="16"/>
      </w:rPr>
      <w:t>Bijlage bij Aanbestedingsleidraad</w:t>
    </w:r>
    <w:r>
      <w:tab/>
    </w:r>
    <w:r w:rsidRPr="00F82F32">
      <w:rPr>
        <w:rStyle w:val="Paginanummer"/>
        <w:sz w:val="16"/>
        <w:szCs w:val="16"/>
      </w:rPr>
      <w:fldChar w:fldCharType="begin"/>
    </w:r>
    <w:r w:rsidRPr="00F82F32">
      <w:rPr>
        <w:rStyle w:val="Paginanummer"/>
        <w:sz w:val="16"/>
        <w:szCs w:val="16"/>
      </w:rPr>
      <w:instrText xml:space="preserve"> PAGE </w:instrText>
    </w:r>
    <w:r w:rsidRPr="00F82F32">
      <w:rPr>
        <w:rStyle w:val="Paginanummer"/>
        <w:sz w:val="16"/>
        <w:szCs w:val="16"/>
      </w:rPr>
      <w:fldChar w:fldCharType="separate"/>
    </w:r>
    <w:r w:rsidR="00103475">
      <w:rPr>
        <w:rStyle w:val="Paginanummer"/>
        <w:noProof/>
        <w:sz w:val="16"/>
        <w:szCs w:val="16"/>
      </w:rPr>
      <w:t>2</w:t>
    </w:r>
    <w:r w:rsidRPr="00F82F32">
      <w:rPr>
        <w:rStyle w:val="Paginanummer"/>
        <w:sz w:val="16"/>
        <w:szCs w:val="16"/>
      </w:rPr>
      <w:fldChar w:fldCharType="end"/>
    </w:r>
    <w:r>
      <w:rPr>
        <w:rStyle w:val="Paginanummer"/>
        <w:sz w:val="16"/>
        <w:szCs w:val="16"/>
      </w:rPr>
      <w:t xml:space="preserve"> </w:t>
    </w:r>
    <w:r w:rsidRPr="00F82F32">
      <w:rPr>
        <w:rStyle w:val="Paginanummer"/>
        <w:sz w:val="16"/>
        <w:szCs w:val="16"/>
      </w:rPr>
      <w:t>van</w:t>
    </w:r>
    <w:r>
      <w:rPr>
        <w:rStyle w:val="Paginanummer"/>
        <w:sz w:val="16"/>
        <w:szCs w:val="16"/>
      </w:rPr>
      <w:t xml:space="preserve"> </w:t>
    </w:r>
    <w:r w:rsidRPr="00F82F32">
      <w:rPr>
        <w:rStyle w:val="Paginanummer"/>
        <w:sz w:val="16"/>
        <w:szCs w:val="16"/>
      </w:rPr>
      <w:fldChar w:fldCharType="begin"/>
    </w:r>
    <w:r w:rsidRPr="00F82F32">
      <w:rPr>
        <w:rStyle w:val="Paginanummer"/>
        <w:sz w:val="16"/>
        <w:szCs w:val="16"/>
      </w:rPr>
      <w:instrText xml:space="preserve"> NUMPAGES </w:instrText>
    </w:r>
    <w:r w:rsidRPr="00F82F32">
      <w:rPr>
        <w:rStyle w:val="Paginanummer"/>
        <w:sz w:val="16"/>
        <w:szCs w:val="16"/>
      </w:rPr>
      <w:fldChar w:fldCharType="separate"/>
    </w:r>
    <w:r w:rsidR="00103475">
      <w:rPr>
        <w:rStyle w:val="Paginanummer"/>
        <w:noProof/>
        <w:sz w:val="16"/>
        <w:szCs w:val="16"/>
      </w:rPr>
      <w:t>3</w:t>
    </w:r>
    <w:r w:rsidRPr="00F82F32">
      <w:rPr>
        <w:rStyle w:val="Paginanummer"/>
        <w:sz w:val="16"/>
        <w:szCs w:val="16"/>
      </w:rPr>
      <w:fldChar w:fldCharType="end"/>
    </w:r>
    <w:r>
      <w:rPr>
        <w:rStyle w:val="Paginanummer"/>
        <w:sz w:val="16"/>
        <w:szCs w:val="16"/>
      </w:rPr>
      <w:tab/>
    </w:r>
    <w:r w:rsidR="00103475">
      <w:rPr>
        <w:rStyle w:val="Paginanummer"/>
        <w:sz w:val="16"/>
        <w:szCs w:val="16"/>
      </w:rPr>
      <w:t>september</w:t>
    </w:r>
    <w:r w:rsidRPr="00577B45">
      <w:rPr>
        <w:rStyle w:val="Paginanummer"/>
        <w:sz w:val="16"/>
        <w:szCs w:val="16"/>
      </w:rPr>
      <w:t xml:space="preserve"> 2014</w:t>
    </w:r>
  </w:p>
  <w:p w14:paraId="294460C8" w14:textId="77777777" w:rsidR="00600C28" w:rsidRDefault="00600C2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E0788" w14:textId="77777777" w:rsidR="00525575" w:rsidRDefault="00525575">
      <w:r>
        <w:separator/>
      </w:r>
    </w:p>
  </w:footnote>
  <w:footnote w:type="continuationSeparator" w:id="0">
    <w:p w14:paraId="4ED957D1" w14:textId="77777777" w:rsidR="00525575" w:rsidRDefault="00525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65814" w14:textId="5567843C" w:rsidR="00525575" w:rsidRDefault="00525575" w:rsidP="00355B01">
    <w:pPr>
      <w:pStyle w:val="Koptekst"/>
      <w:ind w:left="0"/>
    </w:pPr>
    <w:r>
      <w:rPr>
        <w:noProof/>
        <w:lang w:eastAsia="nl-NL"/>
      </w:rPr>
      <w:drawing>
        <wp:anchor distT="0" distB="0" distL="114300" distR="114300" simplePos="0" relativeHeight="251693056" behindDoc="1" locked="0" layoutInCell="1" allowOverlap="1" wp14:anchorId="28FEDDC6" wp14:editId="548EC613">
          <wp:simplePos x="0" y="0"/>
          <wp:positionH relativeFrom="column">
            <wp:posOffset>5290185</wp:posOffset>
          </wp:positionH>
          <wp:positionV relativeFrom="paragraph">
            <wp:posOffset>81915</wp:posOffset>
          </wp:positionV>
          <wp:extent cx="1018540" cy="460375"/>
          <wp:effectExtent l="0" t="0" r="0" b="0"/>
          <wp:wrapThrough wrapText="bothSides">
            <wp:wrapPolygon edited="0">
              <wp:start x="0" y="0"/>
              <wp:lineTo x="0" y="20557"/>
              <wp:lineTo x="21007" y="20557"/>
              <wp:lineTo x="21007" y="0"/>
              <wp:lineTo x="0" y="0"/>
            </wp:wrapPolygon>
          </wp:wrapThrough>
          <wp:docPr id="2" name="Afbeelding 2" descr="Bestuursdienst Ommen-Harden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tuursdienst Ommen-Hardenber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460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92032" behindDoc="1" locked="0" layoutInCell="1" allowOverlap="1" wp14:anchorId="0451BC3E" wp14:editId="4EAF5B3B">
          <wp:simplePos x="0" y="0"/>
          <wp:positionH relativeFrom="column">
            <wp:posOffset>17145</wp:posOffset>
          </wp:positionH>
          <wp:positionV relativeFrom="paragraph">
            <wp:posOffset>80010</wp:posOffset>
          </wp:positionV>
          <wp:extent cx="1572895" cy="450215"/>
          <wp:effectExtent l="0" t="0" r="8255" b="6985"/>
          <wp:wrapThrough wrapText="bothSides">
            <wp:wrapPolygon edited="0">
              <wp:start x="0" y="0"/>
              <wp:lineTo x="0" y="21021"/>
              <wp:lineTo x="21452" y="21021"/>
              <wp:lineTo x="21452" y="0"/>
              <wp:lineTo x="0" y="0"/>
            </wp:wrapPolygon>
          </wp:wrapThrough>
          <wp:docPr id="3" name="Afbeelding 3" descr="LogoNoorderdie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LogoNoorderdiepP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2895" cy="450215"/>
                  </a:xfrm>
                  <a:prstGeom prst="rect">
                    <a:avLst/>
                  </a:prstGeom>
                  <a:noFill/>
                </pic:spPr>
              </pic:pic>
            </a:graphicData>
          </a:graphic>
          <wp14:sizeRelH relativeFrom="page">
            <wp14:pctWidth>0</wp14:pctWidth>
          </wp14:sizeRelH>
          <wp14:sizeRelV relativeFrom="page">
            <wp14:pctHeight>0</wp14:pctHeight>
          </wp14:sizeRelV>
        </wp:anchor>
      </w:drawing>
    </w:r>
  </w:p>
  <w:p w14:paraId="3A2DCCE9" w14:textId="77777777" w:rsidR="00525575" w:rsidRDefault="00525575" w:rsidP="00355B01">
    <w:pPr>
      <w:pStyle w:val="Koptekst"/>
    </w:pPr>
  </w:p>
  <w:p w14:paraId="0A1AD1BA" w14:textId="77777777" w:rsidR="00525575" w:rsidRDefault="00525575" w:rsidP="00355B01">
    <w:pPr>
      <w:pStyle w:val="Koptekst"/>
      <w:tabs>
        <w:tab w:val="clear" w:pos="9072"/>
        <w:tab w:val="right" w:pos="14742"/>
      </w:tabs>
      <w:ind w:left="0" w:right="141"/>
    </w:pPr>
  </w:p>
  <w:p w14:paraId="365079BB" w14:textId="384BD5ED" w:rsidR="00525575" w:rsidRPr="00355B01" w:rsidRDefault="00525575" w:rsidP="00355B01">
    <w:pPr>
      <w:pStyle w:val="Koptekst"/>
      <w:tabs>
        <w:tab w:val="clear" w:pos="680"/>
        <w:tab w:val="clear" w:pos="9072"/>
        <w:tab w:val="left" w:pos="0"/>
        <w:tab w:val="right" w:pos="9923"/>
      </w:tabs>
      <w:ind w:left="0"/>
    </w:pPr>
    <w:r>
      <w:rPr>
        <w:u w:val="single"/>
      </w:rPr>
      <w:tab/>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F45E43"/>
    <w:multiLevelType w:val="hybridMultilevel"/>
    <w:tmpl w:val="87A568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singleLevel"/>
    <w:tmpl w:val="00000001"/>
    <w:name w:val="WW8Num1"/>
    <w:lvl w:ilvl="0">
      <w:start w:val="1"/>
      <w:numFmt w:val="bullet"/>
      <w:lvlText w:val=""/>
      <w:lvlJc w:val="left"/>
      <w:pPr>
        <w:tabs>
          <w:tab w:val="num" w:pos="720"/>
        </w:tabs>
        <w:ind w:left="720" w:hanging="360"/>
      </w:pPr>
      <w:rPr>
        <w:rFonts w:ascii="Symbol" w:hAnsi="Symbol" w:cs="Times New Roman"/>
      </w:rPr>
    </w:lvl>
  </w:abstractNum>
  <w:abstractNum w:abstractNumId="2">
    <w:nsid w:val="06964621"/>
    <w:multiLevelType w:val="hybridMultilevel"/>
    <w:tmpl w:val="66564DFC"/>
    <w:lvl w:ilvl="0" w:tplc="8BFA961E">
      <w:start w:val="1"/>
      <w:numFmt w:val="decimal"/>
      <w:lvlText w:val="%1."/>
      <w:lvlJc w:val="left"/>
      <w:pPr>
        <w:tabs>
          <w:tab w:val="num" w:pos="1021"/>
        </w:tabs>
        <w:ind w:left="1021" w:hanging="341"/>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
    <w:nsid w:val="08153463"/>
    <w:multiLevelType w:val="hybridMultilevel"/>
    <w:tmpl w:val="63F4E27C"/>
    <w:lvl w:ilvl="0" w:tplc="FBA8EDB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4">
    <w:nsid w:val="08A96E82"/>
    <w:multiLevelType w:val="hybridMultilevel"/>
    <w:tmpl w:val="41642C3E"/>
    <w:lvl w:ilvl="0" w:tplc="84FC164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5">
    <w:nsid w:val="08B81A5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6">
    <w:nsid w:val="17C061A9"/>
    <w:multiLevelType w:val="hybridMultilevel"/>
    <w:tmpl w:val="E738FCBA"/>
    <w:lvl w:ilvl="0" w:tplc="372C1D56">
      <w:start w:val="1"/>
      <w:numFmt w:val="lowerLetter"/>
      <w:lvlText w:val="%1)"/>
      <w:lvlJc w:val="left"/>
      <w:pPr>
        <w:tabs>
          <w:tab w:val="num" w:pos="1134"/>
        </w:tabs>
        <w:ind w:left="1134" w:hanging="454"/>
      </w:pPr>
    </w:lvl>
    <w:lvl w:ilvl="1" w:tplc="04130019">
      <w:start w:val="1"/>
      <w:numFmt w:val="lowerLetter"/>
      <w:lvlText w:val="%2."/>
      <w:lvlJc w:val="left"/>
      <w:pPr>
        <w:ind w:left="2120" w:hanging="360"/>
      </w:pPr>
    </w:lvl>
    <w:lvl w:ilvl="2" w:tplc="0413001B">
      <w:start w:val="1"/>
      <w:numFmt w:val="lowerRoman"/>
      <w:lvlText w:val="%3."/>
      <w:lvlJc w:val="right"/>
      <w:pPr>
        <w:ind w:left="2840" w:hanging="180"/>
      </w:pPr>
    </w:lvl>
    <w:lvl w:ilvl="3" w:tplc="0413000F">
      <w:start w:val="1"/>
      <w:numFmt w:val="decimal"/>
      <w:lvlText w:val="%4."/>
      <w:lvlJc w:val="left"/>
      <w:pPr>
        <w:ind w:left="3560" w:hanging="360"/>
      </w:pPr>
    </w:lvl>
    <w:lvl w:ilvl="4" w:tplc="04130019">
      <w:start w:val="1"/>
      <w:numFmt w:val="lowerLetter"/>
      <w:lvlText w:val="%5."/>
      <w:lvlJc w:val="left"/>
      <w:pPr>
        <w:ind w:left="4280" w:hanging="360"/>
      </w:pPr>
    </w:lvl>
    <w:lvl w:ilvl="5" w:tplc="0413001B">
      <w:start w:val="1"/>
      <w:numFmt w:val="lowerRoman"/>
      <w:lvlText w:val="%6."/>
      <w:lvlJc w:val="right"/>
      <w:pPr>
        <w:ind w:left="5000" w:hanging="180"/>
      </w:pPr>
    </w:lvl>
    <w:lvl w:ilvl="6" w:tplc="0413000F">
      <w:start w:val="1"/>
      <w:numFmt w:val="decimal"/>
      <w:lvlText w:val="%7."/>
      <w:lvlJc w:val="left"/>
      <w:pPr>
        <w:ind w:left="5720" w:hanging="360"/>
      </w:pPr>
    </w:lvl>
    <w:lvl w:ilvl="7" w:tplc="04130019">
      <w:start w:val="1"/>
      <w:numFmt w:val="lowerLetter"/>
      <w:lvlText w:val="%8."/>
      <w:lvlJc w:val="left"/>
      <w:pPr>
        <w:ind w:left="6440" w:hanging="360"/>
      </w:pPr>
    </w:lvl>
    <w:lvl w:ilvl="8" w:tplc="0413001B">
      <w:start w:val="1"/>
      <w:numFmt w:val="lowerRoman"/>
      <w:lvlText w:val="%9."/>
      <w:lvlJc w:val="right"/>
      <w:pPr>
        <w:ind w:left="7160" w:hanging="180"/>
      </w:pPr>
    </w:lvl>
  </w:abstractNum>
  <w:abstractNum w:abstractNumId="7">
    <w:nsid w:val="194A57DB"/>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8">
    <w:nsid w:val="1B7F0A49"/>
    <w:multiLevelType w:val="hybridMultilevel"/>
    <w:tmpl w:val="71C2B5B0"/>
    <w:lvl w:ilvl="0" w:tplc="04130005">
      <w:start w:val="1"/>
      <w:numFmt w:val="bullet"/>
      <w:lvlText w:val=""/>
      <w:lvlJc w:val="left"/>
      <w:pPr>
        <w:tabs>
          <w:tab w:val="num" w:pos="680"/>
        </w:tabs>
        <w:ind w:left="1134" w:hanging="454"/>
      </w:pPr>
      <w:rPr>
        <w:rFonts w:ascii="Wingdings" w:hAnsi="Wingdings"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9">
    <w:nsid w:val="24A21276"/>
    <w:multiLevelType w:val="hybridMultilevel"/>
    <w:tmpl w:val="97868EB4"/>
    <w:lvl w:ilvl="0" w:tplc="04130019">
      <w:start w:val="1"/>
      <w:numFmt w:val="lowerLetter"/>
      <w:lvlText w:val="%1."/>
      <w:lvlJc w:val="left"/>
      <w:pPr>
        <w:ind w:left="1400" w:hanging="360"/>
      </w:pPr>
    </w:lvl>
    <w:lvl w:ilvl="1" w:tplc="2654B88E">
      <w:start w:val="1"/>
      <w:numFmt w:val="lowerLetter"/>
      <w:lvlText w:val="%2."/>
      <w:lvlJc w:val="left"/>
      <w:pPr>
        <w:tabs>
          <w:tab w:val="num" w:pos="680"/>
        </w:tabs>
        <w:ind w:left="680" w:hanging="340"/>
      </w:pPr>
      <w:rPr>
        <w:rFonts w:hint="default"/>
      </w:r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0">
    <w:nsid w:val="26140302"/>
    <w:multiLevelType w:val="singleLevel"/>
    <w:tmpl w:val="D6528568"/>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11">
    <w:nsid w:val="2D42019E"/>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2">
    <w:nsid w:val="2E4B2B3D"/>
    <w:multiLevelType w:val="hybridMultilevel"/>
    <w:tmpl w:val="60B45C68"/>
    <w:lvl w:ilvl="0" w:tplc="CA70E8A4">
      <w:start w:val="1"/>
      <w:numFmt w:val="lowerLetter"/>
      <w:lvlText w:val="%1)"/>
      <w:lvlJc w:val="left"/>
      <w:pPr>
        <w:tabs>
          <w:tab w:val="num" w:pos="1588"/>
        </w:tabs>
        <w:ind w:left="1588" w:hanging="454"/>
      </w:pPr>
    </w:lvl>
    <w:lvl w:ilvl="1" w:tplc="FFFFFFFF">
      <w:start w:val="1"/>
      <w:numFmt w:val="lowerRoman"/>
      <w:lvlText w:val="%2."/>
      <w:lvlJc w:val="right"/>
      <w:pPr>
        <w:tabs>
          <w:tab w:val="num" w:pos="1080"/>
        </w:tabs>
        <w:ind w:left="1080" w:hanging="360"/>
      </w:pPr>
    </w:lvl>
    <w:lvl w:ilvl="2" w:tplc="FFFFFFFF">
      <w:start w:val="1"/>
      <w:numFmt w:val="bullet"/>
      <w:lvlText w:val="­"/>
      <w:lvlJc w:val="left"/>
      <w:pPr>
        <w:tabs>
          <w:tab w:val="num" w:pos="1980"/>
        </w:tabs>
        <w:ind w:left="1980" w:hanging="360"/>
      </w:pPr>
      <w:rPr>
        <w:rFonts w:ascii="Arial" w:hAnsi="Arial" w:cs="Times New Roman" w:hint="default"/>
      </w:r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3">
    <w:nsid w:val="31030CCC"/>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4">
    <w:nsid w:val="33BB588C"/>
    <w:multiLevelType w:val="hybridMultilevel"/>
    <w:tmpl w:val="4B1E3D56"/>
    <w:lvl w:ilvl="0" w:tplc="F2FA2644">
      <w:start w:val="1"/>
      <w:numFmt w:val="decimal"/>
      <w:lvlText w:val="%1."/>
      <w:lvlJc w:val="left"/>
      <w:pPr>
        <w:tabs>
          <w:tab w:val="num" w:pos="680"/>
        </w:tabs>
        <w:ind w:left="1134" w:hanging="454"/>
      </w:pPr>
      <w:rPr>
        <w:rFonts w:hint="default"/>
      </w:rPr>
    </w:lvl>
    <w:lvl w:ilvl="1" w:tplc="E7487504">
      <w:start w:val="1"/>
      <w:numFmt w:val="lowerLetter"/>
      <w:lvlText w:val="%2)"/>
      <w:lvlJc w:val="left"/>
      <w:pPr>
        <w:ind w:left="1440" w:hanging="360"/>
      </w:pPr>
      <w:rPr>
        <w:rFonts w:hint="default"/>
      </w:rPr>
    </w:lvl>
    <w:lvl w:ilvl="2" w:tplc="9648EC12">
      <w:start w:val="1"/>
      <w:numFmt w:val="lowerRoman"/>
      <w:lvlText w:val="%3."/>
      <w:lvlJc w:val="left"/>
      <w:pPr>
        <w:ind w:left="2700" w:hanging="72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3672767E"/>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398567B6"/>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nsid w:val="3CF429B7"/>
    <w:multiLevelType w:val="hybridMultilevel"/>
    <w:tmpl w:val="7D328A52"/>
    <w:lvl w:ilvl="0" w:tplc="487050F6">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nsid w:val="3D0352FA"/>
    <w:multiLevelType w:val="hybridMultilevel"/>
    <w:tmpl w:val="B3AC6500"/>
    <w:lvl w:ilvl="0" w:tplc="EB9C46BA">
      <w:start w:val="1"/>
      <w:numFmt w:val="decimal"/>
      <w:lvlText w:val="%1."/>
      <w:lvlJc w:val="left"/>
      <w:pPr>
        <w:tabs>
          <w:tab w:val="num" w:pos="1474"/>
        </w:tabs>
        <w:ind w:left="1474"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9">
    <w:nsid w:val="3E591E15"/>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nsid w:val="40CB6012"/>
    <w:multiLevelType w:val="hybridMultilevel"/>
    <w:tmpl w:val="9B30FFF4"/>
    <w:lvl w:ilvl="0" w:tplc="065E8108">
      <w:start w:val="1"/>
      <w:numFmt w:val="decimal"/>
      <w:lvlText w:val="%1."/>
      <w:lvlJc w:val="left"/>
      <w:pPr>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1">
    <w:nsid w:val="4E6E0ADC"/>
    <w:multiLevelType w:val="singleLevel"/>
    <w:tmpl w:val="74DCC16E"/>
    <w:lvl w:ilvl="0">
      <w:start w:val="1"/>
      <w:numFmt w:val="bullet"/>
      <w:pStyle w:val="Bullet1"/>
      <w:lvlText w:val=""/>
      <w:lvlJc w:val="left"/>
      <w:pPr>
        <w:tabs>
          <w:tab w:val="num" w:pos="700"/>
        </w:tabs>
        <w:ind w:left="680" w:hanging="340"/>
      </w:pPr>
      <w:rPr>
        <w:rFonts w:ascii="Symbol" w:hAnsi="Symbol" w:hint="default"/>
        <w:sz w:val="18"/>
        <w:szCs w:val="18"/>
      </w:rPr>
    </w:lvl>
  </w:abstractNum>
  <w:abstractNum w:abstractNumId="22">
    <w:nsid w:val="527D43D7"/>
    <w:multiLevelType w:val="hybridMultilevel"/>
    <w:tmpl w:val="8BD295DE"/>
    <w:lvl w:ilvl="0" w:tplc="A1F60596">
      <w:start w:val="1"/>
      <w:numFmt w:val="decimal"/>
      <w:lvlText w:val="%1."/>
      <w:lvlJc w:val="left"/>
      <w:pPr>
        <w:tabs>
          <w:tab w:val="num" w:pos="1814"/>
        </w:tabs>
        <w:ind w:left="1814" w:hanging="340"/>
      </w:pPr>
      <w:rPr>
        <w:rFonts w:hint="default"/>
      </w:rPr>
    </w:lvl>
    <w:lvl w:ilvl="1" w:tplc="04130019" w:tentative="1">
      <w:start w:val="1"/>
      <w:numFmt w:val="lowerLetter"/>
      <w:lvlText w:val="%2."/>
      <w:lvlJc w:val="left"/>
      <w:pPr>
        <w:ind w:left="4714" w:hanging="360"/>
      </w:pPr>
    </w:lvl>
    <w:lvl w:ilvl="2" w:tplc="0413001B" w:tentative="1">
      <w:start w:val="1"/>
      <w:numFmt w:val="lowerRoman"/>
      <w:lvlText w:val="%3."/>
      <w:lvlJc w:val="right"/>
      <w:pPr>
        <w:ind w:left="5434" w:hanging="180"/>
      </w:pPr>
    </w:lvl>
    <w:lvl w:ilvl="3" w:tplc="0413000F" w:tentative="1">
      <w:start w:val="1"/>
      <w:numFmt w:val="decimal"/>
      <w:lvlText w:val="%4."/>
      <w:lvlJc w:val="left"/>
      <w:pPr>
        <w:ind w:left="6154" w:hanging="360"/>
      </w:pPr>
    </w:lvl>
    <w:lvl w:ilvl="4" w:tplc="04130019" w:tentative="1">
      <w:start w:val="1"/>
      <w:numFmt w:val="lowerLetter"/>
      <w:lvlText w:val="%5."/>
      <w:lvlJc w:val="left"/>
      <w:pPr>
        <w:ind w:left="6874" w:hanging="360"/>
      </w:pPr>
    </w:lvl>
    <w:lvl w:ilvl="5" w:tplc="0413001B" w:tentative="1">
      <w:start w:val="1"/>
      <w:numFmt w:val="lowerRoman"/>
      <w:lvlText w:val="%6."/>
      <w:lvlJc w:val="right"/>
      <w:pPr>
        <w:ind w:left="7594" w:hanging="180"/>
      </w:pPr>
    </w:lvl>
    <w:lvl w:ilvl="6" w:tplc="0413000F" w:tentative="1">
      <w:start w:val="1"/>
      <w:numFmt w:val="decimal"/>
      <w:lvlText w:val="%7."/>
      <w:lvlJc w:val="left"/>
      <w:pPr>
        <w:ind w:left="8314" w:hanging="360"/>
      </w:pPr>
    </w:lvl>
    <w:lvl w:ilvl="7" w:tplc="04130019" w:tentative="1">
      <w:start w:val="1"/>
      <w:numFmt w:val="lowerLetter"/>
      <w:lvlText w:val="%8."/>
      <w:lvlJc w:val="left"/>
      <w:pPr>
        <w:ind w:left="9034" w:hanging="360"/>
      </w:pPr>
    </w:lvl>
    <w:lvl w:ilvl="8" w:tplc="0413001B" w:tentative="1">
      <w:start w:val="1"/>
      <w:numFmt w:val="lowerRoman"/>
      <w:lvlText w:val="%9."/>
      <w:lvlJc w:val="right"/>
      <w:pPr>
        <w:ind w:left="9754" w:hanging="180"/>
      </w:pPr>
    </w:lvl>
  </w:abstractNum>
  <w:abstractNum w:abstractNumId="23">
    <w:nsid w:val="54871149"/>
    <w:multiLevelType w:val="hybridMultilevel"/>
    <w:tmpl w:val="6E564DCC"/>
    <w:lvl w:ilvl="0" w:tplc="F0CAFC7C">
      <w:start w:val="1"/>
      <w:numFmt w:val="bullet"/>
      <w:lvlText w:val=""/>
      <w:lvlJc w:val="left"/>
      <w:pPr>
        <w:tabs>
          <w:tab w:val="num" w:pos="680"/>
        </w:tabs>
        <w:ind w:left="1134" w:hanging="454"/>
      </w:pPr>
      <w:rPr>
        <w:rFonts w:ascii="Wingdings" w:hAnsi="Wingdings" w:hint="default"/>
      </w:rPr>
    </w:lvl>
    <w:lvl w:ilvl="1" w:tplc="40DCC3FE">
      <w:start w:val="1"/>
      <w:numFmt w:val="bullet"/>
      <w:lvlText w:val=""/>
      <w:lvlJc w:val="left"/>
      <w:pPr>
        <w:tabs>
          <w:tab w:val="num" w:pos="1134"/>
        </w:tabs>
        <w:ind w:left="1134" w:firstLine="0"/>
      </w:pPr>
      <w:rPr>
        <w:rFonts w:ascii="Symbol" w:hAnsi="Symbol" w:hint="default"/>
      </w:rPr>
    </w:lvl>
    <w:lvl w:ilvl="2" w:tplc="7130A058" w:tentative="1">
      <w:start w:val="1"/>
      <w:numFmt w:val="bullet"/>
      <w:lvlText w:val=""/>
      <w:lvlJc w:val="left"/>
      <w:pPr>
        <w:ind w:left="2160" w:hanging="360"/>
      </w:pPr>
      <w:rPr>
        <w:rFonts w:ascii="Wingdings" w:hAnsi="Wingdings" w:hint="default"/>
      </w:rPr>
    </w:lvl>
    <w:lvl w:ilvl="3" w:tplc="D0169B90" w:tentative="1">
      <w:start w:val="1"/>
      <w:numFmt w:val="bullet"/>
      <w:lvlText w:val=""/>
      <w:lvlJc w:val="left"/>
      <w:pPr>
        <w:ind w:left="2880" w:hanging="360"/>
      </w:pPr>
      <w:rPr>
        <w:rFonts w:ascii="Symbol" w:hAnsi="Symbol" w:hint="default"/>
      </w:rPr>
    </w:lvl>
    <w:lvl w:ilvl="4" w:tplc="91866E7A" w:tentative="1">
      <w:start w:val="1"/>
      <w:numFmt w:val="bullet"/>
      <w:lvlText w:val="o"/>
      <w:lvlJc w:val="left"/>
      <w:pPr>
        <w:ind w:left="3600" w:hanging="360"/>
      </w:pPr>
      <w:rPr>
        <w:rFonts w:ascii="Courier New" w:hAnsi="Courier New" w:cs="Courier New" w:hint="default"/>
      </w:rPr>
    </w:lvl>
    <w:lvl w:ilvl="5" w:tplc="DD300D4E" w:tentative="1">
      <w:start w:val="1"/>
      <w:numFmt w:val="bullet"/>
      <w:lvlText w:val=""/>
      <w:lvlJc w:val="left"/>
      <w:pPr>
        <w:ind w:left="4320" w:hanging="360"/>
      </w:pPr>
      <w:rPr>
        <w:rFonts w:ascii="Wingdings" w:hAnsi="Wingdings" w:hint="default"/>
      </w:rPr>
    </w:lvl>
    <w:lvl w:ilvl="6" w:tplc="C9ECE0DE" w:tentative="1">
      <w:start w:val="1"/>
      <w:numFmt w:val="bullet"/>
      <w:lvlText w:val=""/>
      <w:lvlJc w:val="left"/>
      <w:pPr>
        <w:ind w:left="5040" w:hanging="360"/>
      </w:pPr>
      <w:rPr>
        <w:rFonts w:ascii="Symbol" w:hAnsi="Symbol" w:hint="default"/>
      </w:rPr>
    </w:lvl>
    <w:lvl w:ilvl="7" w:tplc="3CF0277E" w:tentative="1">
      <w:start w:val="1"/>
      <w:numFmt w:val="bullet"/>
      <w:lvlText w:val="o"/>
      <w:lvlJc w:val="left"/>
      <w:pPr>
        <w:ind w:left="5760" w:hanging="360"/>
      </w:pPr>
      <w:rPr>
        <w:rFonts w:ascii="Courier New" w:hAnsi="Courier New" w:cs="Courier New" w:hint="default"/>
      </w:rPr>
    </w:lvl>
    <w:lvl w:ilvl="8" w:tplc="572CBEFE" w:tentative="1">
      <w:start w:val="1"/>
      <w:numFmt w:val="bullet"/>
      <w:lvlText w:val=""/>
      <w:lvlJc w:val="left"/>
      <w:pPr>
        <w:ind w:left="6480" w:hanging="360"/>
      </w:pPr>
      <w:rPr>
        <w:rFonts w:ascii="Wingdings" w:hAnsi="Wingdings" w:hint="default"/>
      </w:rPr>
    </w:lvl>
  </w:abstractNum>
  <w:abstractNum w:abstractNumId="24">
    <w:nsid w:val="55336024"/>
    <w:multiLevelType w:val="hybridMultilevel"/>
    <w:tmpl w:val="0A107988"/>
    <w:lvl w:ilvl="0" w:tplc="68A29B1C">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5">
    <w:nsid w:val="55F26081"/>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6">
    <w:nsid w:val="57F9306D"/>
    <w:multiLevelType w:val="hybridMultilevel"/>
    <w:tmpl w:val="0C08CEB4"/>
    <w:lvl w:ilvl="0" w:tplc="968E7536">
      <w:start w:val="1"/>
      <w:numFmt w:val="decimal"/>
      <w:lvlText w:val="%1."/>
      <w:lvlJc w:val="left"/>
      <w:pPr>
        <w:ind w:left="1040" w:hanging="360"/>
      </w:pPr>
      <w:rPr>
        <w:rFonts w:hint="default"/>
      </w:rPr>
    </w:lvl>
    <w:lvl w:ilvl="1" w:tplc="04130019" w:tentative="1">
      <w:start w:val="1"/>
      <w:numFmt w:val="lowerLetter"/>
      <w:lvlText w:val="%2."/>
      <w:lvlJc w:val="left"/>
      <w:pPr>
        <w:ind w:left="1760" w:hanging="360"/>
      </w:pPr>
    </w:lvl>
    <w:lvl w:ilvl="2" w:tplc="0413001B"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27">
    <w:nsid w:val="5A1826B1"/>
    <w:multiLevelType w:val="hybridMultilevel"/>
    <w:tmpl w:val="9FB6B642"/>
    <w:lvl w:ilvl="0" w:tplc="6BBC71B4">
      <w:start w:val="1"/>
      <w:numFmt w:val="lowerLetter"/>
      <w:lvlText w:val="%1."/>
      <w:lvlJc w:val="left"/>
      <w:pPr>
        <w:tabs>
          <w:tab w:val="num" w:pos="680"/>
        </w:tabs>
        <w:ind w:left="680"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8">
    <w:nsid w:val="5C462D56"/>
    <w:multiLevelType w:val="multilevel"/>
    <w:tmpl w:val="0413001D"/>
    <w:lvl w:ilvl="0">
      <w:start w:val="1"/>
      <w:numFmt w:val="decimal"/>
      <w:pStyle w:val="Bullet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CA32641"/>
    <w:multiLevelType w:val="hybridMultilevel"/>
    <w:tmpl w:val="6FE0839E"/>
    <w:lvl w:ilvl="0" w:tplc="7F0207C6">
      <w:start w:val="1"/>
      <w:numFmt w:val="decimal"/>
      <w:lvlText w:val="%1."/>
      <w:lvlJc w:val="left"/>
      <w:pPr>
        <w:tabs>
          <w:tab w:val="num" w:pos="1021"/>
        </w:tabs>
        <w:ind w:left="1021" w:hanging="341"/>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5F767897"/>
    <w:multiLevelType w:val="multilevel"/>
    <w:tmpl w:val="A8DC9314"/>
    <w:lvl w:ilvl="0">
      <w:start w:val="1"/>
      <w:numFmt w:val="decimal"/>
      <w:lvlText w:val="%1"/>
      <w:lvlJc w:val="left"/>
      <w:pPr>
        <w:tabs>
          <w:tab w:val="num" w:pos="432"/>
        </w:tabs>
        <w:ind w:left="432" w:hanging="432"/>
      </w:pPr>
      <w:rPr>
        <w:b/>
      </w:r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31">
    <w:nsid w:val="64AB414B"/>
    <w:multiLevelType w:val="hybridMultilevel"/>
    <w:tmpl w:val="58D8BD6A"/>
    <w:lvl w:ilvl="0" w:tplc="04130005">
      <w:start w:val="1"/>
      <w:numFmt w:val="bullet"/>
      <w:lvlText w:val=""/>
      <w:lvlJc w:val="left"/>
      <w:pPr>
        <w:ind w:left="1400" w:hanging="360"/>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32">
    <w:nsid w:val="7064031E"/>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33">
    <w:nsid w:val="7341439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34">
    <w:nsid w:val="73E72567"/>
    <w:multiLevelType w:val="hybridMultilevel"/>
    <w:tmpl w:val="DB40DA2A"/>
    <w:lvl w:ilvl="0" w:tplc="31168EE6">
      <w:start w:val="1"/>
      <w:numFmt w:val="lowerLetter"/>
      <w:lvlText w:val="%1)"/>
      <w:lvlJc w:val="left"/>
      <w:pPr>
        <w:tabs>
          <w:tab w:val="num" w:pos="1134"/>
        </w:tabs>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35">
    <w:nsid w:val="74F40138"/>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6">
    <w:nsid w:val="77BD7265"/>
    <w:multiLevelType w:val="hybridMultilevel"/>
    <w:tmpl w:val="AC78E380"/>
    <w:lvl w:ilvl="0" w:tplc="CE182B4E">
      <w:start w:val="1"/>
      <w:numFmt w:val="decimal"/>
      <w:lvlText w:val="%1."/>
      <w:lvlJc w:val="left"/>
      <w:pPr>
        <w:tabs>
          <w:tab w:val="num" w:pos="1134"/>
        </w:tabs>
        <w:ind w:left="1134" w:hanging="454"/>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7">
    <w:nsid w:val="79C004DE"/>
    <w:multiLevelType w:val="singleLevel"/>
    <w:tmpl w:val="14B000AE"/>
    <w:lvl w:ilvl="0">
      <w:start w:val="1"/>
      <w:numFmt w:val="upperLetter"/>
      <w:pStyle w:val="Bijlagen"/>
      <w:lvlText w:val="Bijlage %1:"/>
      <w:lvlJc w:val="left"/>
      <w:pPr>
        <w:tabs>
          <w:tab w:val="num" w:pos="1080"/>
        </w:tabs>
        <w:ind w:left="360" w:hanging="360"/>
      </w:pPr>
      <w:rPr>
        <w:rFonts w:hint="default"/>
      </w:rPr>
    </w:lvl>
  </w:abstractNum>
  <w:num w:numId="1">
    <w:abstractNumId w:val="30"/>
  </w:num>
  <w:num w:numId="2">
    <w:abstractNumId w:val="28"/>
  </w:num>
  <w:num w:numId="3">
    <w:abstractNumId w:val="21"/>
  </w:num>
  <w:num w:numId="4">
    <w:abstractNumId w:val="37"/>
  </w:num>
  <w:num w:numId="5">
    <w:abstractNumId w:val="10"/>
  </w:num>
  <w:num w:numId="6">
    <w:abstractNumId w:val="16"/>
  </w:num>
  <w:num w:numId="7">
    <w:abstractNumId w:val="14"/>
  </w:num>
  <w:num w:numId="8">
    <w:abstractNumId w:val="23"/>
  </w:num>
  <w:num w:numId="9">
    <w:abstractNumId w:val="8"/>
  </w:num>
  <w:num w:numId="10">
    <w:abstractNumId w:val="19"/>
  </w:num>
  <w:num w:numId="11">
    <w:abstractNumId w:val="24"/>
  </w:num>
  <w:num w:numId="12">
    <w:abstractNumId w:val="33"/>
  </w:num>
  <w:num w:numId="13">
    <w:abstractNumId w:val="34"/>
  </w:num>
  <w:num w:numId="14">
    <w:abstractNumId w:val="20"/>
  </w:num>
  <w:num w:numId="15">
    <w:abstractNumId w:val="15"/>
  </w:num>
  <w:num w:numId="16">
    <w:abstractNumId w:val="5"/>
  </w:num>
  <w:num w:numId="17">
    <w:abstractNumId w:val="29"/>
  </w:num>
  <w:num w:numId="18">
    <w:abstractNumId w:val="0"/>
  </w:num>
  <w:num w:numId="19">
    <w:abstractNumId w:val="31"/>
  </w:num>
  <w:num w:numId="20">
    <w:abstractNumId w:val="4"/>
  </w:num>
  <w:num w:numId="21">
    <w:abstractNumId w:val="30"/>
  </w:num>
  <w:num w:numId="22">
    <w:abstractNumId w:val="30"/>
  </w:num>
  <w:num w:numId="23">
    <w:abstractNumId w:val="17"/>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
  </w:num>
  <w:num w:numId="39">
    <w:abstractNumId w:val="30"/>
  </w:num>
  <w:num w:numId="40">
    <w:abstractNumId w:val="30"/>
  </w:num>
  <w:num w:numId="41">
    <w:abstractNumId w:val="25"/>
  </w:num>
  <w:num w:numId="42">
    <w:abstractNumId w:val="26"/>
  </w:num>
  <w:num w:numId="43">
    <w:abstractNumId w:val="9"/>
  </w:num>
  <w:num w:numId="44">
    <w:abstractNumId w:val="27"/>
  </w:num>
  <w:num w:numId="45">
    <w:abstractNumId w:val="30"/>
  </w:num>
  <w:num w:numId="46">
    <w:abstractNumId w:val="30"/>
  </w:num>
  <w:num w:numId="47">
    <w:abstractNumId w:val="11"/>
  </w:num>
  <w:num w:numId="48">
    <w:abstractNumId w:val="22"/>
  </w:num>
  <w:num w:numId="49">
    <w:abstractNumId w:val="18"/>
  </w:num>
  <w:num w:numId="50">
    <w:abstractNumId w:val="30"/>
  </w:num>
  <w:num w:numId="51">
    <w:abstractNumId w:val="30"/>
  </w:num>
  <w:num w:numId="52">
    <w:abstractNumId w:val="2"/>
  </w:num>
  <w:num w:numId="53">
    <w:abstractNumId w:val="35"/>
  </w:num>
  <w:num w:numId="5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0"/>
  <w:displayHorizontalDrawingGridEvery w:val="0"/>
  <w:displayVerticalDrawingGridEvery w:val="0"/>
  <w:noPunctuationKerning/>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6E2"/>
    <w:rsid w:val="00000820"/>
    <w:rsid w:val="00000EAA"/>
    <w:rsid w:val="00001EF4"/>
    <w:rsid w:val="000051DE"/>
    <w:rsid w:val="00005329"/>
    <w:rsid w:val="0000552B"/>
    <w:rsid w:val="00005A95"/>
    <w:rsid w:val="00006157"/>
    <w:rsid w:val="000108F7"/>
    <w:rsid w:val="000111D8"/>
    <w:rsid w:val="00012A13"/>
    <w:rsid w:val="00013851"/>
    <w:rsid w:val="00015907"/>
    <w:rsid w:val="00015F2E"/>
    <w:rsid w:val="000205C0"/>
    <w:rsid w:val="00026CA0"/>
    <w:rsid w:val="00027C19"/>
    <w:rsid w:val="00030382"/>
    <w:rsid w:val="00031EE7"/>
    <w:rsid w:val="00032051"/>
    <w:rsid w:val="00032E83"/>
    <w:rsid w:val="00034821"/>
    <w:rsid w:val="000375A0"/>
    <w:rsid w:val="00041FA6"/>
    <w:rsid w:val="00046774"/>
    <w:rsid w:val="000513EC"/>
    <w:rsid w:val="00051B55"/>
    <w:rsid w:val="00051B70"/>
    <w:rsid w:val="00053C99"/>
    <w:rsid w:val="000544C3"/>
    <w:rsid w:val="00055DC2"/>
    <w:rsid w:val="00057101"/>
    <w:rsid w:val="000575E8"/>
    <w:rsid w:val="00060AF6"/>
    <w:rsid w:val="00060B32"/>
    <w:rsid w:val="00061395"/>
    <w:rsid w:val="000622BA"/>
    <w:rsid w:val="000638B8"/>
    <w:rsid w:val="00065002"/>
    <w:rsid w:val="0007130D"/>
    <w:rsid w:val="00072F8D"/>
    <w:rsid w:val="00075CEF"/>
    <w:rsid w:val="000816F8"/>
    <w:rsid w:val="00083A38"/>
    <w:rsid w:val="00084C0B"/>
    <w:rsid w:val="00084E4F"/>
    <w:rsid w:val="0008776C"/>
    <w:rsid w:val="00090B8D"/>
    <w:rsid w:val="0009363F"/>
    <w:rsid w:val="000A0A89"/>
    <w:rsid w:val="000A1224"/>
    <w:rsid w:val="000A2CD4"/>
    <w:rsid w:val="000A5E69"/>
    <w:rsid w:val="000A6E09"/>
    <w:rsid w:val="000A6F0C"/>
    <w:rsid w:val="000B12CA"/>
    <w:rsid w:val="000B1E61"/>
    <w:rsid w:val="000B211E"/>
    <w:rsid w:val="000B3F8C"/>
    <w:rsid w:val="000B49DD"/>
    <w:rsid w:val="000B5A2F"/>
    <w:rsid w:val="000B64E3"/>
    <w:rsid w:val="000B6978"/>
    <w:rsid w:val="000C2CD7"/>
    <w:rsid w:val="000C32E4"/>
    <w:rsid w:val="000C7911"/>
    <w:rsid w:val="000C79E3"/>
    <w:rsid w:val="000C7EDC"/>
    <w:rsid w:val="000D3076"/>
    <w:rsid w:val="000D594A"/>
    <w:rsid w:val="000D5C56"/>
    <w:rsid w:val="000D5FF8"/>
    <w:rsid w:val="000D7ABC"/>
    <w:rsid w:val="000E011C"/>
    <w:rsid w:val="000E0F21"/>
    <w:rsid w:val="000E21C7"/>
    <w:rsid w:val="000E364A"/>
    <w:rsid w:val="000E37D7"/>
    <w:rsid w:val="000E446B"/>
    <w:rsid w:val="000E47CB"/>
    <w:rsid w:val="000E4AF3"/>
    <w:rsid w:val="000E5558"/>
    <w:rsid w:val="000E714D"/>
    <w:rsid w:val="000E7371"/>
    <w:rsid w:val="000E7A9F"/>
    <w:rsid w:val="000E7DCF"/>
    <w:rsid w:val="000F23F9"/>
    <w:rsid w:val="000F3D5F"/>
    <w:rsid w:val="000F40BD"/>
    <w:rsid w:val="000F4C5B"/>
    <w:rsid w:val="000F5FFE"/>
    <w:rsid w:val="00100EC9"/>
    <w:rsid w:val="00103475"/>
    <w:rsid w:val="0010395C"/>
    <w:rsid w:val="00103B67"/>
    <w:rsid w:val="00104B99"/>
    <w:rsid w:val="001053BC"/>
    <w:rsid w:val="00107641"/>
    <w:rsid w:val="00114DB1"/>
    <w:rsid w:val="00115451"/>
    <w:rsid w:val="00120484"/>
    <w:rsid w:val="00120493"/>
    <w:rsid w:val="00120CFD"/>
    <w:rsid w:val="00122BD8"/>
    <w:rsid w:val="00124DB6"/>
    <w:rsid w:val="001257E1"/>
    <w:rsid w:val="001300BF"/>
    <w:rsid w:val="00130F6E"/>
    <w:rsid w:val="00131149"/>
    <w:rsid w:val="00133224"/>
    <w:rsid w:val="001369FD"/>
    <w:rsid w:val="0014008D"/>
    <w:rsid w:val="0014084C"/>
    <w:rsid w:val="001414F8"/>
    <w:rsid w:val="001428AB"/>
    <w:rsid w:val="00142EF8"/>
    <w:rsid w:val="00146DC5"/>
    <w:rsid w:val="00147279"/>
    <w:rsid w:val="001528B7"/>
    <w:rsid w:val="001530E6"/>
    <w:rsid w:val="00153E1F"/>
    <w:rsid w:val="001565CF"/>
    <w:rsid w:val="0015709A"/>
    <w:rsid w:val="00161805"/>
    <w:rsid w:val="001629FD"/>
    <w:rsid w:val="001647D6"/>
    <w:rsid w:val="001648EB"/>
    <w:rsid w:val="00165121"/>
    <w:rsid w:val="00165C2D"/>
    <w:rsid w:val="00167516"/>
    <w:rsid w:val="001716BE"/>
    <w:rsid w:val="00173B04"/>
    <w:rsid w:val="001756A0"/>
    <w:rsid w:val="00175971"/>
    <w:rsid w:val="00182BAA"/>
    <w:rsid w:val="00183CAE"/>
    <w:rsid w:val="001852DC"/>
    <w:rsid w:val="00187E96"/>
    <w:rsid w:val="00191BBA"/>
    <w:rsid w:val="0019372E"/>
    <w:rsid w:val="0019594B"/>
    <w:rsid w:val="001A05E3"/>
    <w:rsid w:val="001A235E"/>
    <w:rsid w:val="001A4475"/>
    <w:rsid w:val="001A68FA"/>
    <w:rsid w:val="001B00DD"/>
    <w:rsid w:val="001B01EE"/>
    <w:rsid w:val="001B057B"/>
    <w:rsid w:val="001B11B0"/>
    <w:rsid w:val="001B2FDE"/>
    <w:rsid w:val="001B5A93"/>
    <w:rsid w:val="001B7A0E"/>
    <w:rsid w:val="001C0AB1"/>
    <w:rsid w:val="001C14EA"/>
    <w:rsid w:val="001C15BC"/>
    <w:rsid w:val="001C26F6"/>
    <w:rsid w:val="001C2717"/>
    <w:rsid w:val="001C32E3"/>
    <w:rsid w:val="001C373B"/>
    <w:rsid w:val="001C3A96"/>
    <w:rsid w:val="001C3DAA"/>
    <w:rsid w:val="001C7249"/>
    <w:rsid w:val="001D5B0F"/>
    <w:rsid w:val="001D6084"/>
    <w:rsid w:val="001D6297"/>
    <w:rsid w:val="001E10FC"/>
    <w:rsid w:val="001E1C72"/>
    <w:rsid w:val="001E25E1"/>
    <w:rsid w:val="001E7113"/>
    <w:rsid w:val="001F5613"/>
    <w:rsid w:val="001F7101"/>
    <w:rsid w:val="001F74D5"/>
    <w:rsid w:val="001F76F4"/>
    <w:rsid w:val="0020198C"/>
    <w:rsid w:val="0021170B"/>
    <w:rsid w:val="00220705"/>
    <w:rsid w:val="00224301"/>
    <w:rsid w:val="00230609"/>
    <w:rsid w:val="00230EBC"/>
    <w:rsid w:val="00230FF2"/>
    <w:rsid w:val="0023238A"/>
    <w:rsid w:val="002350A0"/>
    <w:rsid w:val="00236D9B"/>
    <w:rsid w:val="00240935"/>
    <w:rsid w:val="00241EBC"/>
    <w:rsid w:val="00246DD3"/>
    <w:rsid w:val="00251746"/>
    <w:rsid w:val="00256183"/>
    <w:rsid w:val="0025653E"/>
    <w:rsid w:val="00256BA7"/>
    <w:rsid w:val="0026381C"/>
    <w:rsid w:val="00264DFC"/>
    <w:rsid w:val="00265EEF"/>
    <w:rsid w:val="002679F8"/>
    <w:rsid w:val="00267D7C"/>
    <w:rsid w:val="00271CE0"/>
    <w:rsid w:val="002733AF"/>
    <w:rsid w:val="002734B1"/>
    <w:rsid w:val="00274F75"/>
    <w:rsid w:val="00276E3E"/>
    <w:rsid w:val="0027713F"/>
    <w:rsid w:val="0028012D"/>
    <w:rsid w:val="00280AEC"/>
    <w:rsid w:val="00281560"/>
    <w:rsid w:val="00281F59"/>
    <w:rsid w:val="00284DB9"/>
    <w:rsid w:val="00295488"/>
    <w:rsid w:val="00296325"/>
    <w:rsid w:val="00296BC7"/>
    <w:rsid w:val="00297931"/>
    <w:rsid w:val="002A10BF"/>
    <w:rsid w:val="002A3D5F"/>
    <w:rsid w:val="002A68FB"/>
    <w:rsid w:val="002A722C"/>
    <w:rsid w:val="002B6B84"/>
    <w:rsid w:val="002B76B0"/>
    <w:rsid w:val="002C0EA1"/>
    <w:rsid w:val="002D2000"/>
    <w:rsid w:val="002D678E"/>
    <w:rsid w:val="002E08EF"/>
    <w:rsid w:val="002E1514"/>
    <w:rsid w:val="002E2348"/>
    <w:rsid w:val="002E30CC"/>
    <w:rsid w:val="002E36D2"/>
    <w:rsid w:val="002E5C1F"/>
    <w:rsid w:val="002E5E34"/>
    <w:rsid w:val="002E6301"/>
    <w:rsid w:val="002E7F97"/>
    <w:rsid w:val="002F050D"/>
    <w:rsid w:val="002F0C5B"/>
    <w:rsid w:val="002F1ABA"/>
    <w:rsid w:val="002F4B3A"/>
    <w:rsid w:val="002F4E74"/>
    <w:rsid w:val="002F6561"/>
    <w:rsid w:val="003013A6"/>
    <w:rsid w:val="00302B7E"/>
    <w:rsid w:val="0030358F"/>
    <w:rsid w:val="003040FE"/>
    <w:rsid w:val="003060F2"/>
    <w:rsid w:val="0031423D"/>
    <w:rsid w:val="00314399"/>
    <w:rsid w:val="00316A94"/>
    <w:rsid w:val="00317146"/>
    <w:rsid w:val="00320BB8"/>
    <w:rsid w:val="00321052"/>
    <w:rsid w:val="00324E59"/>
    <w:rsid w:val="003268F8"/>
    <w:rsid w:val="003323B7"/>
    <w:rsid w:val="00333702"/>
    <w:rsid w:val="0033461F"/>
    <w:rsid w:val="00334B63"/>
    <w:rsid w:val="00334FF6"/>
    <w:rsid w:val="00335414"/>
    <w:rsid w:val="003354B8"/>
    <w:rsid w:val="0034032F"/>
    <w:rsid w:val="00340440"/>
    <w:rsid w:val="00342468"/>
    <w:rsid w:val="00342CEE"/>
    <w:rsid w:val="00342E16"/>
    <w:rsid w:val="003435D2"/>
    <w:rsid w:val="00346215"/>
    <w:rsid w:val="00346E57"/>
    <w:rsid w:val="0034721F"/>
    <w:rsid w:val="003543B2"/>
    <w:rsid w:val="00355B01"/>
    <w:rsid w:val="00356084"/>
    <w:rsid w:val="00357471"/>
    <w:rsid w:val="00357A2A"/>
    <w:rsid w:val="0036155C"/>
    <w:rsid w:val="003617D9"/>
    <w:rsid w:val="00361AAE"/>
    <w:rsid w:val="00361AFF"/>
    <w:rsid w:val="00361DE9"/>
    <w:rsid w:val="003661DA"/>
    <w:rsid w:val="00366E6E"/>
    <w:rsid w:val="00371BD9"/>
    <w:rsid w:val="00372572"/>
    <w:rsid w:val="00375A1B"/>
    <w:rsid w:val="00376DF8"/>
    <w:rsid w:val="00377F4F"/>
    <w:rsid w:val="00380889"/>
    <w:rsid w:val="00380FCB"/>
    <w:rsid w:val="00383C40"/>
    <w:rsid w:val="003858E8"/>
    <w:rsid w:val="003865BF"/>
    <w:rsid w:val="00387EE9"/>
    <w:rsid w:val="003900E8"/>
    <w:rsid w:val="00393EA5"/>
    <w:rsid w:val="00394771"/>
    <w:rsid w:val="003951E4"/>
    <w:rsid w:val="003A048E"/>
    <w:rsid w:val="003A16B5"/>
    <w:rsid w:val="003A1822"/>
    <w:rsid w:val="003A1E2E"/>
    <w:rsid w:val="003A322B"/>
    <w:rsid w:val="003A418C"/>
    <w:rsid w:val="003A6C65"/>
    <w:rsid w:val="003B197F"/>
    <w:rsid w:val="003C0FA8"/>
    <w:rsid w:val="003C3AAE"/>
    <w:rsid w:val="003C42E7"/>
    <w:rsid w:val="003C58F6"/>
    <w:rsid w:val="003C5B0E"/>
    <w:rsid w:val="003D0550"/>
    <w:rsid w:val="003D068D"/>
    <w:rsid w:val="003D0B0D"/>
    <w:rsid w:val="003D10C4"/>
    <w:rsid w:val="003D19CF"/>
    <w:rsid w:val="003D2ED6"/>
    <w:rsid w:val="003D416B"/>
    <w:rsid w:val="003D6D78"/>
    <w:rsid w:val="003D6E4B"/>
    <w:rsid w:val="003E2542"/>
    <w:rsid w:val="003E37A6"/>
    <w:rsid w:val="003E7655"/>
    <w:rsid w:val="003E775D"/>
    <w:rsid w:val="003F035F"/>
    <w:rsid w:val="003F3735"/>
    <w:rsid w:val="003F46F4"/>
    <w:rsid w:val="003F5340"/>
    <w:rsid w:val="003F6C4C"/>
    <w:rsid w:val="003F7B0A"/>
    <w:rsid w:val="00400E02"/>
    <w:rsid w:val="0040114D"/>
    <w:rsid w:val="00403AF5"/>
    <w:rsid w:val="00406828"/>
    <w:rsid w:val="00407AD9"/>
    <w:rsid w:val="004130C2"/>
    <w:rsid w:val="00415AA1"/>
    <w:rsid w:val="00417097"/>
    <w:rsid w:val="00421085"/>
    <w:rsid w:val="004230A8"/>
    <w:rsid w:val="00426E3E"/>
    <w:rsid w:val="00430925"/>
    <w:rsid w:val="0043213E"/>
    <w:rsid w:val="00432DC4"/>
    <w:rsid w:val="00433B63"/>
    <w:rsid w:val="0043750E"/>
    <w:rsid w:val="00442213"/>
    <w:rsid w:val="0044394A"/>
    <w:rsid w:val="00443D9E"/>
    <w:rsid w:val="00444C6C"/>
    <w:rsid w:val="0044591E"/>
    <w:rsid w:val="00455FAA"/>
    <w:rsid w:val="00456299"/>
    <w:rsid w:val="00463F7E"/>
    <w:rsid w:val="004675BB"/>
    <w:rsid w:val="00471F9D"/>
    <w:rsid w:val="004729BD"/>
    <w:rsid w:val="0047401C"/>
    <w:rsid w:val="00474157"/>
    <w:rsid w:val="00477F1B"/>
    <w:rsid w:val="00485D5D"/>
    <w:rsid w:val="00487BE0"/>
    <w:rsid w:val="00496C6F"/>
    <w:rsid w:val="004A01B3"/>
    <w:rsid w:val="004A1A0F"/>
    <w:rsid w:val="004A2493"/>
    <w:rsid w:val="004B0BCB"/>
    <w:rsid w:val="004B255F"/>
    <w:rsid w:val="004B3B86"/>
    <w:rsid w:val="004B53B9"/>
    <w:rsid w:val="004B57DC"/>
    <w:rsid w:val="004B5BB8"/>
    <w:rsid w:val="004C1972"/>
    <w:rsid w:val="004C29FF"/>
    <w:rsid w:val="004C3899"/>
    <w:rsid w:val="004D5E69"/>
    <w:rsid w:val="004E03FE"/>
    <w:rsid w:val="004E58EE"/>
    <w:rsid w:val="004E5F04"/>
    <w:rsid w:val="004E6F23"/>
    <w:rsid w:val="004E7AB8"/>
    <w:rsid w:val="004F013D"/>
    <w:rsid w:val="004F0724"/>
    <w:rsid w:val="004F2AEF"/>
    <w:rsid w:val="004F50C8"/>
    <w:rsid w:val="004F6FAF"/>
    <w:rsid w:val="0050053D"/>
    <w:rsid w:val="00504DF0"/>
    <w:rsid w:val="00506060"/>
    <w:rsid w:val="00506656"/>
    <w:rsid w:val="00510F70"/>
    <w:rsid w:val="005118B5"/>
    <w:rsid w:val="005145DB"/>
    <w:rsid w:val="00520262"/>
    <w:rsid w:val="005206BA"/>
    <w:rsid w:val="005208AE"/>
    <w:rsid w:val="00522A7F"/>
    <w:rsid w:val="00522AAA"/>
    <w:rsid w:val="00525575"/>
    <w:rsid w:val="00526BB8"/>
    <w:rsid w:val="005273B0"/>
    <w:rsid w:val="00534A71"/>
    <w:rsid w:val="005356C1"/>
    <w:rsid w:val="00535A36"/>
    <w:rsid w:val="0053654D"/>
    <w:rsid w:val="00541043"/>
    <w:rsid w:val="005509E2"/>
    <w:rsid w:val="00551DA4"/>
    <w:rsid w:val="00551DD8"/>
    <w:rsid w:val="005526C4"/>
    <w:rsid w:val="005534DB"/>
    <w:rsid w:val="005541EC"/>
    <w:rsid w:val="00555D72"/>
    <w:rsid w:val="00564B58"/>
    <w:rsid w:val="00566724"/>
    <w:rsid w:val="005676E2"/>
    <w:rsid w:val="00577B45"/>
    <w:rsid w:val="00577BB7"/>
    <w:rsid w:val="005815C2"/>
    <w:rsid w:val="00581BEF"/>
    <w:rsid w:val="0058463D"/>
    <w:rsid w:val="005851E3"/>
    <w:rsid w:val="00586DAD"/>
    <w:rsid w:val="00587651"/>
    <w:rsid w:val="00597D46"/>
    <w:rsid w:val="005A0C81"/>
    <w:rsid w:val="005A333C"/>
    <w:rsid w:val="005A3765"/>
    <w:rsid w:val="005A441D"/>
    <w:rsid w:val="005A4817"/>
    <w:rsid w:val="005A5076"/>
    <w:rsid w:val="005A51A6"/>
    <w:rsid w:val="005A6350"/>
    <w:rsid w:val="005B3486"/>
    <w:rsid w:val="005B4A19"/>
    <w:rsid w:val="005B5328"/>
    <w:rsid w:val="005B73F6"/>
    <w:rsid w:val="005C09BB"/>
    <w:rsid w:val="005C1759"/>
    <w:rsid w:val="005C2913"/>
    <w:rsid w:val="005C44A7"/>
    <w:rsid w:val="005C4F30"/>
    <w:rsid w:val="005C62A9"/>
    <w:rsid w:val="005C67C6"/>
    <w:rsid w:val="005D446F"/>
    <w:rsid w:val="005D685F"/>
    <w:rsid w:val="005D6E50"/>
    <w:rsid w:val="005E4575"/>
    <w:rsid w:val="005E5597"/>
    <w:rsid w:val="005E6643"/>
    <w:rsid w:val="005E7706"/>
    <w:rsid w:val="005F0C8F"/>
    <w:rsid w:val="005F186B"/>
    <w:rsid w:val="005F2998"/>
    <w:rsid w:val="005F31E8"/>
    <w:rsid w:val="005F72E8"/>
    <w:rsid w:val="005F7F36"/>
    <w:rsid w:val="0060060D"/>
    <w:rsid w:val="00600C28"/>
    <w:rsid w:val="00610D37"/>
    <w:rsid w:val="006119DE"/>
    <w:rsid w:val="00611CB4"/>
    <w:rsid w:val="00613A74"/>
    <w:rsid w:val="006141E9"/>
    <w:rsid w:val="006148B0"/>
    <w:rsid w:val="00614DCE"/>
    <w:rsid w:val="00622491"/>
    <w:rsid w:val="00623C57"/>
    <w:rsid w:val="00623D7E"/>
    <w:rsid w:val="00627097"/>
    <w:rsid w:val="006373D6"/>
    <w:rsid w:val="00645877"/>
    <w:rsid w:val="00646B0A"/>
    <w:rsid w:val="006546EC"/>
    <w:rsid w:val="00655D17"/>
    <w:rsid w:val="006560ED"/>
    <w:rsid w:val="006579A1"/>
    <w:rsid w:val="00657D91"/>
    <w:rsid w:val="00660BBD"/>
    <w:rsid w:val="0066250E"/>
    <w:rsid w:val="00664AEF"/>
    <w:rsid w:val="00666047"/>
    <w:rsid w:val="00666A31"/>
    <w:rsid w:val="00667A38"/>
    <w:rsid w:val="00670228"/>
    <w:rsid w:val="00672ABA"/>
    <w:rsid w:val="00672B9D"/>
    <w:rsid w:val="00672D22"/>
    <w:rsid w:val="00677119"/>
    <w:rsid w:val="00685F6E"/>
    <w:rsid w:val="00690E86"/>
    <w:rsid w:val="00694986"/>
    <w:rsid w:val="00695178"/>
    <w:rsid w:val="00695589"/>
    <w:rsid w:val="006A0497"/>
    <w:rsid w:val="006A1379"/>
    <w:rsid w:val="006A17BE"/>
    <w:rsid w:val="006A69A1"/>
    <w:rsid w:val="006A7A6C"/>
    <w:rsid w:val="006B2246"/>
    <w:rsid w:val="006B4F57"/>
    <w:rsid w:val="006B7638"/>
    <w:rsid w:val="006C04E5"/>
    <w:rsid w:val="006C251B"/>
    <w:rsid w:val="006C5912"/>
    <w:rsid w:val="006C6A8F"/>
    <w:rsid w:val="006C72AE"/>
    <w:rsid w:val="006C7575"/>
    <w:rsid w:val="006C78BA"/>
    <w:rsid w:val="006D0287"/>
    <w:rsid w:val="006D3A54"/>
    <w:rsid w:val="006D4B5B"/>
    <w:rsid w:val="006D5C1F"/>
    <w:rsid w:val="006D66EB"/>
    <w:rsid w:val="006D70F9"/>
    <w:rsid w:val="006D7E9B"/>
    <w:rsid w:val="006E1107"/>
    <w:rsid w:val="006E3758"/>
    <w:rsid w:val="006E3AE9"/>
    <w:rsid w:val="006E741F"/>
    <w:rsid w:val="006F0123"/>
    <w:rsid w:val="006F0A8B"/>
    <w:rsid w:val="006F35F2"/>
    <w:rsid w:val="006F6E25"/>
    <w:rsid w:val="007009D2"/>
    <w:rsid w:val="00701CF8"/>
    <w:rsid w:val="0070376D"/>
    <w:rsid w:val="00706FC6"/>
    <w:rsid w:val="00707AA2"/>
    <w:rsid w:val="0071072C"/>
    <w:rsid w:val="00711272"/>
    <w:rsid w:val="007119EA"/>
    <w:rsid w:val="00714A3F"/>
    <w:rsid w:val="00714B10"/>
    <w:rsid w:val="007152DE"/>
    <w:rsid w:val="007156DB"/>
    <w:rsid w:val="0071760D"/>
    <w:rsid w:val="00721067"/>
    <w:rsid w:val="007216B8"/>
    <w:rsid w:val="0072303A"/>
    <w:rsid w:val="00723739"/>
    <w:rsid w:val="00723F90"/>
    <w:rsid w:val="00727A17"/>
    <w:rsid w:val="007300E4"/>
    <w:rsid w:val="00730BE0"/>
    <w:rsid w:val="00730CE4"/>
    <w:rsid w:val="00732CC0"/>
    <w:rsid w:val="00737B86"/>
    <w:rsid w:val="00737EF0"/>
    <w:rsid w:val="00743484"/>
    <w:rsid w:val="00744097"/>
    <w:rsid w:val="007444C3"/>
    <w:rsid w:val="007457FA"/>
    <w:rsid w:val="00746948"/>
    <w:rsid w:val="00751E37"/>
    <w:rsid w:val="00752135"/>
    <w:rsid w:val="007552BC"/>
    <w:rsid w:val="0075530B"/>
    <w:rsid w:val="007559FE"/>
    <w:rsid w:val="00757632"/>
    <w:rsid w:val="00757764"/>
    <w:rsid w:val="00764302"/>
    <w:rsid w:val="00767538"/>
    <w:rsid w:val="00771083"/>
    <w:rsid w:val="00772456"/>
    <w:rsid w:val="00775912"/>
    <w:rsid w:val="0077741A"/>
    <w:rsid w:val="007802C1"/>
    <w:rsid w:val="00783EA5"/>
    <w:rsid w:val="00785005"/>
    <w:rsid w:val="0078526C"/>
    <w:rsid w:val="00791025"/>
    <w:rsid w:val="00791175"/>
    <w:rsid w:val="007955F4"/>
    <w:rsid w:val="007961A5"/>
    <w:rsid w:val="007A2EC2"/>
    <w:rsid w:val="007A3900"/>
    <w:rsid w:val="007A5D19"/>
    <w:rsid w:val="007B1149"/>
    <w:rsid w:val="007B1EC2"/>
    <w:rsid w:val="007B4B28"/>
    <w:rsid w:val="007B6BF7"/>
    <w:rsid w:val="007B7130"/>
    <w:rsid w:val="007C1CFB"/>
    <w:rsid w:val="007C3376"/>
    <w:rsid w:val="007C3BAF"/>
    <w:rsid w:val="007C3EEF"/>
    <w:rsid w:val="007D06B8"/>
    <w:rsid w:val="007D0CF1"/>
    <w:rsid w:val="007D3581"/>
    <w:rsid w:val="007D3F28"/>
    <w:rsid w:val="007E1B72"/>
    <w:rsid w:val="007E2F98"/>
    <w:rsid w:val="007E43CD"/>
    <w:rsid w:val="007E5F66"/>
    <w:rsid w:val="007E758A"/>
    <w:rsid w:val="007E7828"/>
    <w:rsid w:val="007F1180"/>
    <w:rsid w:val="007F2343"/>
    <w:rsid w:val="007F50D0"/>
    <w:rsid w:val="007F5C61"/>
    <w:rsid w:val="007F6902"/>
    <w:rsid w:val="007F7F69"/>
    <w:rsid w:val="00807CB4"/>
    <w:rsid w:val="00810CE1"/>
    <w:rsid w:val="00812D70"/>
    <w:rsid w:val="008137D5"/>
    <w:rsid w:val="00814920"/>
    <w:rsid w:val="008176FE"/>
    <w:rsid w:val="008178EE"/>
    <w:rsid w:val="00817BA4"/>
    <w:rsid w:val="00820FEE"/>
    <w:rsid w:val="0082776E"/>
    <w:rsid w:val="008302EA"/>
    <w:rsid w:val="00832C01"/>
    <w:rsid w:val="008338AD"/>
    <w:rsid w:val="0083531C"/>
    <w:rsid w:val="0083715D"/>
    <w:rsid w:val="00842611"/>
    <w:rsid w:val="00844FCA"/>
    <w:rsid w:val="0084778C"/>
    <w:rsid w:val="008506B9"/>
    <w:rsid w:val="00851830"/>
    <w:rsid w:val="0085246B"/>
    <w:rsid w:val="00852FCA"/>
    <w:rsid w:val="008555F3"/>
    <w:rsid w:val="0085696A"/>
    <w:rsid w:val="00860684"/>
    <w:rsid w:val="008616AE"/>
    <w:rsid w:val="00862169"/>
    <w:rsid w:val="00862E98"/>
    <w:rsid w:val="00865541"/>
    <w:rsid w:val="0087019A"/>
    <w:rsid w:val="00870BCB"/>
    <w:rsid w:val="0087171F"/>
    <w:rsid w:val="0087187E"/>
    <w:rsid w:val="0087306C"/>
    <w:rsid w:val="00876922"/>
    <w:rsid w:val="00876BAE"/>
    <w:rsid w:val="00883DE0"/>
    <w:rsid w:val="008852FD"/>
    <w:rsid w:val="00885E47"/>
    <w:rsid w:val="008867A6"/>
    <w:rsid w:val="008A09EE"/>
    <w:rsid w:val="008A191C"/>
    <w:rsid w:val="008A257B"/>
    <w:rsid w:val="008A45A8"/>
    <w:rsid w:val="008A5CFA"/>
    <w:rsid w:val="008A6D6E"/>
    <w:rsid w:val="008B0F4B"/>
    <w:rsid w:val="008B1DBC"/>
    <w:rsid w:val="008B3008"/>
    <w:rsid w:val="008B3736"/>
    <w:rsid w:val="008B424F"/>
    <w:rsid w:val="008B7154"/>
    <w:rsid w:val="008C46DA"/>
    <w:rsid w:val="008C59D1"/>
    <w:rsid w:val="008C679D"/>
    <w:rsid w:val="008D191A"/>
    <w:rsid w:val="008D5D06"/>
    <w:rsid w:val="008D78DD"/>
    <w:rsid w:val="008E1987"/>
    <w:rsid w:val="008E1D2C"/>
    <w:rsid w:val="008E611A"/>
    <w:rsid w:val="008F29C7"/>
    <w:rsid w:val="008F2C9D"/>
    <w:rsid w:val="008F49C7"/>
    <w:rsid w:val="008F778C"/>
    <w:rsid w:val="008F7A0F"/>
    <w:rsid w:val="00904ACB"/>
    <w:rsid w:val="00905114"/>
    <w:rsid w:val="00905E20"/>
    <w:rsid w:val="009137BA"/>
    <w:rsid w:val="00916322"/>
    <w:rsid w:val="009163EA"/>
    <w:rsid w:val="00917956"/>
    <w:rsid w:val="00920041"/>
    <w:rsid w:val="00921401"/>
    <w:rsid w:val="00922D13"/>
    <w:rsid w:val="009235C7"/>
    <w:rsid w:val="00926E60"/>
    <w:rsid w:val="0092734D"/>
    <w:rsid w:val="00927A5F"/>
    <w:rsid w:val="00933D6F"/>
    <w:rsid w:val="0093466C"/>
    <w:rsid w:val="009357A5"/>
    <w:rsid w:val="009358C2"/>
    <w:rsid w:val="00940321"/>
    <w:rsid w:val="00940E4E"/>
    <w:rsid w:val="00941FDF"/>
    <w:rsid w:val="00942FBF"/>
    <w:rsid w:val="00943716"/>
    <w:rsid w:val="00945473"/>
    <w:rsid w:val="0094556F"/>
    <w:rsid w:val="00945AB9"/>
    <w:rsid w:val="00946EFE"/>
    <w:rsid w:val="009517A2"/>
    <w:rsid w:val="00952431"/>
    <w:rsid w:val="009536CC"/>
    <w:rsid w:val="00953AA0"/>
    <w:rsid w:val="00953AAA"/>
    <w:rsid w:val="00954703"/>
    <w:rsid w:val="00957DB5"/>
    <w:rsid w:val="00957F0F"/>
    <w:rsid w:val="00960B1D"/>
    <w:rsid w:val="0096244F"/>
    <w:rsid w:val="0096277E"/>
    <w:rsid w:val="0096436A"/>
    <w:rsid w:val="00966E9E"/>
    <w:rsid w:val="0097080C"/>
    <w:rsid w:val="00971609"/>
    <w:rsid w:val="0097267B"/>
    <w:rsid w:val="009730FD"/>
    <w:rsid w:val="0097540C"/>
    <w:rsid w:val="00983503"/>
    <w:rsid w:val="0099245B"/>
    <w:rsid w:val="00992600"/>
    <w:rsid w:val="00992D47"/>
    <w:rsid w:val="0099651E"/>
    <w:rsid w:val="00996ED4"/>
    <w:rsid w:val="009A03FE"/>
    <w:rsid w:val="009A21F9"/>
    <w:rsid w:val="009B0C71"/>
    <w:rsid w:val="009B688F"/>
    <w:rsid w:val="009B6B83"/>
    <w:rsid w:val="009C029B"/>
    <w:rsid w:val="009C2F78"/>
    <w:rsid w:val="009C3F06"/>
    <w:rsid w:val="009C4A8A"/>
    <w:rsid w:val="009C4F7F"/>
    <w:rsid w:val="009C5232"/>
    <w:rsid w:val="009C718B"/>
    <w:rsid w:val="009C78C8"/>
    <w:rsid w:val="009D223E"/>
    <w:rsid w:val="009D2278"/>
    <w:rsid w:val="009D2370"/>
    <w:rsid w:val="009D24F7"/>
    <w:rsid w:val="009D3306"/>
    <w:rsid w:val="009D6D09"/>
    <w:rsid w:val="009D6EF2"/>
    <w:rsid w:val="009E0742"/>
    <w:rsid w:val="009E09B5"/>
    <w:rsid w:val="009E0EFE"/>
    <w:rsid w:val="009E294A"/>
    <w:rsid w:val="009E30CF"/>
    <w:rsid w:val="009E4B5D"/>
    <w:rsid w:val="009F10C4"/>
    <w:rsid w:val="009F1D1A"/>
    <w:rsid w:val="009F40B5"/>
    <w:rsid w:val="009F55CE"/>
    <w:rsid w:val="009F5793"/>
    <w:rsid w:val="009F5A2C"/>
    <w:rsid w:val="009F636A"/>
    <w:rsid w:val="00A01407"/>
    <w:rsid w:val="00A01C6C"/>
    <w:rsid w:val="00A04C36"/>
    <w:rsid w:val="00A050C5"/>
    <w:rsid w:val="00A065E6"/>
    <w:rsid w:val="00A06D95"/>
    <w:rsid w:val="00A10897"/>
    <w:rsid w:val="00A11B04"/>
    <w:rsid w:val="00A1243E"/>
    <w:rsid w:val="00A13420"/>
    <w:rsid w:val="00A15529"/>
    <w:rsid w:val="00A16F6E"/>
    <w:rsid w:val="00A1726B"/>
    <w:rsid w:val="00A22277"/>
    <w:rsid w:val="00A25209"/>
    <w:rsid w:val="00A26A45"/>
    <w:rsid w:val="00A27468"/>
    <w:rsid w:val="00A3045D"/>
    <w:rsid w:val="00A31D75"/>
    <w:rsid w:val="00A338DF"/>
    <w:rsid w:val="00A356E7"/>
    <w:rsid w:val="00A445CB"/>
    <w:rsid w:val="00A50F61"/>
    <w:rsid w:val="00A5306B"/>
    <w:rsid w:val="00A53C64"/>
    <w:rsid w:val="00A6061F"/>
    <w:rsid w:val="00A61589"/>
    <w:rsid w:val="00A65DC6"/>
    <w:rsid w:val="00A777B1"/>
    <w:rsid w:val="00A82219"/>
    <w:rsid w:val="00A840BF"/>
    <w:rsid w:val="00A84227"/>
    <w:rsid w:val="00A856B6"/>
    <w:rsid w:val="00A85E32"/>
    <w:rsid w:val="00A928D0"/>
    <w:rsid w:val="00A93A3D"/>
    <w:rsid w:val="00A93AC1"/>
    <w:rsid w:val="00A93C29"/>
    <w:rsid w:val="00A94BB1"/>
    <w:rsid w:val="00A97E21"/>
    <w:rsid w:val="00AA03BE"/>
    <w:rsid w:val="00AA0A0C"/>
    <w:rsid w:val="00AA4746"/>
    <w:rsid w:val="00AA5986"/>
    <w:rsid w:val="00AB0001"/>
    <w:rsid w:val="00AB1782"/>
    <w:rsid w:val="00AB2418"/>
    <w:rsid w:val="00AB273B"/>
    <w:rsid w:val="00AB2E7F"/>
    <w:rsid w:val="00AB4CF0"/>
    <w:rsid w:val="00AB53A5"/>
    <w:rsid w:val="00AB5859"/>
    <w:rsid w:val="00AB66DF"/>
    <w:rsid w:val="00AB7D83"/>
    <w:rsid w:val="00AC1527"/>
    <w:rsid w:val="00AC1812"/>
    <w:rsid w:val="00AC4E3D"/>
    <w:rsid w:val="00AC60FA"/>
    <w:rsid w:val="00AD0085"/>
    <w:rsid w:val="00AD0AB9"/>
    <w:rsid w:val="00AD1E60"/>
    <w:rsid w:val="00AD1E87"/>
    <w:rsid w:val="00AD2054"/>
    <w:rsid w:val="00AD4FA5"/>
    <w:rsid w:val="00AD6CFE"/>
    <w:rsid w:val="00AD7F2C"/>
    <w:rsid w:val="00AE0D95"/>
    <w:rsid w:val="00AE10C5"/>
    <w:rsid w:val="00AE40E9"/>
    <w:rsid w:val="00AE525A"/>
    <w:rsid w:val="00AF054C"/>
    <w:rsid w:val="00AF575B"/>
    <w:rsid w:val="00AF59B7"/>
    <w:rsid w:val="00AF6689"/>
    <w:rsid w:val="00AF780F"/>
    <w:rsid w:val="00B026FB"/>
    <w:rsid w:val="00B032B5"/>
    <w:rsid w:val="00B050E0"/>
    <w:rsid w:val="00B0765B"/>
    <w:rsid w:val="00B07B6E"/>
    <w:rsid w:val="00B10D0E"/>
    <w:rsid w:val="00B1487D"/>
    <w:rsid w:val="00B14C40"/>
    <w:rsid w:val="00B14EC7"/>
    <w:rsid w:val="00B165A7"/>
    <w:rsid w:val="00B17FB7"/>
    <w:rsid w:val="00B211FD"/>
    <w:rsid w:val="00B2195E"/>
    <w:rsid w:val="00B24E7C"/>
    <w:rsid w:val="00B3063D"/>
    <w:rsid w:val="00B33853"/>
    <w:rsid w:val="00B34FDD"/>
    <w:rsid w:val="00B35563"/>
    <w:rsid w:val="00B36FA7"/>
    <w:rsid w:val="00B4012A"/>
    <w:rsid w:val="00B41C7D"/>
    <w:rsid w:val="00B44A30"/>
    <w:rsid w:val="00B47729"/>
    <w:rsid w:val="00B51764"/>
    <w:rsid w:val="00B52AE0"/>
    <w:rsid w:val="00B535F1"/>
    <w:rsid w:val="00B556B1"/>
    <w:rsid w:val="00B56018"/>
    <w:rsid w:val="00B56CF6"/>
    <w:rsid w:val="00B6188B"/>
    <w:rsid w:val="00B64D33"/>
    <w:rsid w:val="00B6560F"/>
    <w:rsid w:val="00B75A69"/>
    <w:rsid w:val="00B76B49"/>
    <w:rsid w:val="00B76CF1"/>
    <w:rsid w:val="00B775CA"/>
    <w:rsid w:val="00B80B18"/>
    <w:rsid w:val="00B81345"/>
    <w:rsid w:val="00B850C8"/>
    <w:rsid w:val="00B85F56"/>
    <w:rsid w:val="00B85F82"/>
    <w:rsid w:val="00B86600"/>
    <w:rsid w:val="00B86E09"/>
    <w:rsid w:val="00B86EDC"/>
    <w:rsid w:val="00B86F65"/>
    <w:rsid w:val="00B871F6"/>
    <w:rsid w:val="00B91120"/>
    <w:rsid w:val="00B91E78"/>
    <w:rsid w:val="00B9232C"/>
    <w:rsid w:val="00B93176"/>
    <w:rsid w:val="00B941BB"/>
    <w:rsid w:val="00B96A84"/>
    <w:rsid w:val="00B977F9"/>
    <w:rsid w:val="00BA0491"/>
    <w:rsid w:val="00BA24D0"/>
    <w:rsid w:val="00BA4A16"/>
    <w:rsid w:val="00BB01A1"/>
    <w:rsid w:val="00BB109E"/>
    <w:rsid w:val="00BB3072"/>
    <w:rsid w:val="00BB6B07"/>
    <w:rsid w:val="00BC0135"/>
    <w:rsid w:val="00BC18E5"/>
    <w:rsid w:val="00BC25F0"/>
    <w:rsid w:val="00BC66EF"/>
    <w:rsid w:val="00BD26E5"/>
    <w:rsid w:val="00BD2C70"/>
    <w:rsid w:val="00BD66A8"/>
    <w:rsid w:val="00BD6F8E"/>
    <w:rsid w:val="00BD755E"/>
    <w:rsid w:val="00BE1D57"/>
    <w:rsid w:val="00BE3225"/>
    <w:rsid w:val="00BE5BDB"/>
    <w:rsid w:val="00BE7621"/>
    <w:rsid w:val="00BF3E1E"/>
    <w:rsid w:val="00BF55A9"/>
    <w:rsid w:val="00BF5FCD"/>
    <w:rsid w:val="00BF66A7"/>
    <w:rsid w:val="00BF7273"/>
    <w:rsid w:val="00BF72CB"/>
    <w:rsid w:val="00C036A6"/>
    <w:rsid w:val="00C0639B"/>
    <w:rsid w:val="00C07DD8"/>
    <w:rsid w:val="00C11D42"/>
    <w:rsid w:val="00C12CC2"/>
    <w:rsid w:val="00C131AB"/>
    <w:rsid w:val="00C14724"/>
    <w:rsid w:val="00C1535E"/>
    <w:rsid w:val="00C1602B"/>
    <w:rsid w:val="00C16A86"/>
    <w:rsid w:val="00C17139"/>
    <w:rsid w:val="00C22402"/>
    <w:rsid w:val="00C23537"/>
    <w:rsid w:val="00C246A6"/>
    <w:rsid w:val="00C248D5"/>
    <w:rsid w:val="00C249D1"/>
    <w:rsid w:val="00C25103"/>
    <w:rsid w:val="00C25201"/>
    <w:rsid w:val="00C25AE4"/>
    <w:rsid w:val="00C25B1F"/>
    <w:rsid w:val="00C25C1D"/>
    <w:rsid w:val="00C2751F"/>
    <w:rsid w:val="00C33228"/>
    <w:rsid w:val="00C34DFB"/>
    <w:rsid w:val="00C419B2"/>
    <w:rsid w:val="00C420B0"/>
    <w:rsid w:val="00C4267A"/>
    <w:rsid w:val="00C45FDA"/>
    <w:rsid w:val="00C46BE4"/>
    <w:rsid w:val="00C50C28"/>
    <w:rsid w:val="00C538F2"/>
    <w:rsid w:val="00C55C13"/>
    <w:rsid w:val="00C60487"/>
    <w:rsid w:val="00C65A78"/>
    <w:rsid w:val="00C66AC4"/>
    <w:rsid w:val="00C73724"/>
    <w:rsid w:val="00C75683"/>
    <w:rsid w:val="00C77E42"/>
    <w:rsid w:val="00C817D4"/>
    <w:rsid w:val="00C834A6"/>
    <w:rsid w:val="00C856E2"/>
    <w:rsid w:val="00C863B0"/>
    <w:rsid w:val="00C91FD3"/>
    <w:rsid w:val="00C92F57"/>
    <w:rsid w:val="00C94E3A"/>
    <w:rsid w:val="00C953F3"/>
    <w:rsid w:val="00C96F4E"/>
    <w:rsid w:val="00C97B63"/>
    <w:rsid w:val="00CA0934"/>
    <w:rsid w:val="00CA181D"/>
    <w:rsid w:val="00CA18FE"/>
    <w:rsid w:val="00CA37CA"/>
    <w:rsid w:val="00CA639F"/>
    <w:rsid w:val="00CA7FED"/>
    <w:rsid w:val="00CB0AFA"/>
    <w:rsid w:val="00CB17C1"/>
    <w:rsid w:val="00CB25F4"/>
    <w:rsid w:val="00CB5B99"/>
    <w:rsid w:val="00CB6CFF"/>
    <w:rsid w:val="00CC0C8E"/>
    <w:rsid w:val="00CC2FE1"/>
    <w:rsid w:val="00CD0362"/>
    <w:rsid w:val="00CD247A"/>
    <w:rsid w:val="00CD74CF"/>
    <w:rsid w:val="00CD7FE3"/>
    <w:rsid w:val="00CE1AC6"/>
    <w:rsid w:val="00CE1E7A"/>
    <w:rsid w:val="00CE285A"/>
    <w:rsid w:val="00CE3343"/>
    <w:rsid w:val="00CE5DD5"/>
    <w:rsid w:val="00CE7E1A"/>
    <w:rsid w:val="00CF5B5B"/>
    <w:rsid w:val="00CF64C9"/>
    <w:rsid w:val="00CF775B"/>
    <w:rsid w:val="00D01230"/>
    <w:rsid w:val="00D01A8A"/>
    <w:rsid w:val="00D01E7C"/>
    <w:rsid w:val="00D0216B"/>
    <w:rsid w:val="00D024EF"/>
    <w:rsid w:val="00D04429"/>
    <w:rsid w:val="00D057F1"/>
    <w:rsid w:val="00D065B3"/>
    <w:rsid w:val="00D12381"/>
    <w:rsid w:val="00D12886"/>
    <w:rsid w:val="00D170E5"/>
    <w:rsid w:val="00D21716"/>
    <w:rsid w:val="00D22394"/>
    <w:rsid w:val="00D23C15"/>
    <w:rsid w:val="00D26B46"/>
    <w:rsid w:val="00D30F83"/>
    <w:rsid w:val="00D31FA1"/>
    <w:rsid w:val="00D338CF"/>
    <w:rsid w:val="00D348BF"/>
    <w:rsid w:val="00D34B8A"/>
    <w:rsid w:val="00D36963"/>
    <w:rsid w:val="00D37343"/>
    <w:rsid w:val="00D37BC4"/>
    <w:rsid w:val="00D40E9D"/>
    <w:rsid w:val="00D43888"/>
    <w:rsid w:val="00D466E9"/>
    <w:rsid w:val="00D536A9"/>
    <w:rsid w:val="00D577C7"/>
    <w:rsid w:val="00D60828"/>
    <w:rsid w:val="00D61064"/>
    <w:rsid w:val="00D70E83"/>
    <w:rsid w:val="00D71D9B"/>
    <w:rsid w:val="00D72870"/>
    <w:rsid w:val="00D75AD2"/>
    <w:rsid w:val="00D76CDF"/>
    <w:rsid w:val="00D814E6"/>
    <w:rsid w:val="00D84461"/>
    <w:rsid w:val="00D90DD6"/>
    <w:rsid w:val="00D96E69"/>
    <w:rsid w:val="00D972CE"/>
    <w:rsid w:val="00DA07EE"/>
    <w:rsid w:val="00DA3DF8"/>
    <w:rsid w:val="00DA5088"/>
    <w:rsid w:val="00DA5C02"/>
    <w:rsid w:val="00DA69E0"/>
    <w:rsid w:val="00DA76A2"/>
    <w:rsid w:val="00DB05A5"/>
    <w:rsid w:val="00DB4ADE"/>
    <w:rsid w:val="00DB4E27"/>
    <w:rsid w:val="00DC1F20"/>
    <w:rsid w:val="00DC2291"/>
    <w:rsid w:val="00DC3817"/>
    <w:rsid w:val="00DC3C62"/>
    <w:rsid w:val="00DC5C8C"/>
    <w:rsid w:val="00DD0599"/>
    <w:rsid w:val="00DD2D0B"/>
    <w:rsid w:val="00DD335A"/>
    <w:rsid w:val="00DD4771"/>
    <w:rsid w:val="00DD5786"/>
    <w:rsid w:val="00DD6E82"/>
    <w:rsid w:val="00DD722C"/>
    <w:rsid w:val="00DE0639"/>
    <w:rsid w:val="00DE08FE"/>
    <w:rsid w:val="00DE2964"/>
    <w:rsid w:val="00DE376C"/>
    <w:rsid w:val="00DE3FE5"/>
    <w:rsid w:val="00DE48FC"/>
    <w:rsid w:val="00DE4B00"/>
    <w:rsid w:val="00DE57FE"/>
    <w:rsid w:val="00DF0B64"/>
    <w:rsid w:val="00DF19BC"/>
    <w:rsid w:val="00DF20E4"/>
    <w:rsid w:val="00E0024F"/>
    <w:rsid w:val="00E0254E"/>
    <w:rsid w:val="00E04473"/>
    <w:rsid w:val="00E05071"/>
    <w:rsid w:val="00E0518A"/>
    <w:rsid w:val="00E06C44"/>
    <w:rsid w:val="00E0739B"/>
    <w:rsid w:val="00E07AEF"/>
    <w:rsid w:val="00E116E2"/>
    <w:rsid w:val="00E119D4"/>
    <w:rsid w:val="00E124E5"/>
    <w:rsid w:val="00E12655"/>
    <w:rsid w:val="00E1299E"/>
    <w:rsid w:val="00E12D57"/>
    <w:rsid w:val="00E12FA1"/>
    <w:rsid w:val="00E167E3"/>
    <w:rsid w:val="00E20985"/>
    <w:rsid w:val="00E21613"/>
    <w:rsid w:val="00E2378C"/>
    <w:rsid w:val="00E244CA"/>
    <w:rsid w:val="00E248BB"/>
    <w:rsid w:val="00E3041E"/>
    <w:rsid w:val="00E30A03"/>
    <w:rsid w:val="00E31E7A"/>
    <w:rsid w:val="00E32A75"/>
    <w:rsid w:val="00E32F91"/>
    <w:rsid w:val="00E36D96"/>
    <w:rsid w:val="00E37BE2"/>
    <w:rsid w:val="00E410A8"/>
    <w:rsid w:val="00E415CE"/>
    <w:rsid w:val="00E46866"/>
    <w:rsid w:val="00E46EB0"/>
    <w:rsid w:val="00E50610"/>
    <w:rsid w:val="00E526E0"/>
    <w:rsid w:val="00E5434D"/>
    <w:rsid w:val="00E55C57"/>
    <w:rsid w:val="00E56609"/>
    <w:rsid w:val="00E640F1"/>
    <w:rsid w:val="00E64856"/>
    <w:rsid w:val="00E665C6"/>
    <w:rsid w:val="00E6692C"/>
    <w:rsid w:val="00E67186"/>
    <w:rsid w:val="00E675C1"/>
    <w:rsid w:val="00E70D1E"/>
    <w:rsid w:val="00E72C7F"/>
    <w:rsid w:val="00E75A4C"/>
    <w:rsid w:val="00E77EDF"/>
    <w:rsid w:val="00E77FB5"/>
    <w:rsid w:val="00E80152"/>
    <w:rsid w:val="00E81F38"/>
    <w:rsid w:val="00E82E3C"/>
    <w:rsid w:val="00E82E83"/>
    <w:rsid w:val="00E86E34"/>
    <w:rsid w:val="00E86F3D"/>
    <w:rsid w:val="00E870E4"/>
    <w:rsid w:val="00E870F1"/>
    <w:rsid w:val="00E87A4A"/>
    <w:rsid w:val="00E9353B"/>
    <w:rsid w:val="00E95807"/>
    <w:rsid w:val="00E95956"/>
    <w:rsid w:val="00E9698A"/>
    <w:rsid w:val="00E97693"/>
    <w:rsid w:val="00E976C5"/>
    <w:rsid w:val="00EA509D"/>
    <w:rsid w:val="00EA5CBA"/>
    <w:rsid w:val="00EA6E95"/>
    <w:rsid w:val="00EA72EA"/>
    <w:rsid w:val="00EB07B8"/>
    <w:rsid w:val="00EB6561"/>
    <w:rsid w:val="00EC42A8"/>
    <w:rsid w:val="00EC585F"/>
    <w:rsid w:val="00EC6547"/>
    <w:rsid w:val="00EC772B"/>
    <w:rsid w:val="00ED63FB"/>
    <w:rsid w:val="00ED65E9"/>
    <w:rsid w:val="00EE01B3"/>
    <w:rsid w:val="00EE4B06"/>
    <w:rsid w:val="00EE4FBB"/>
    <w:rsid w:val="00EE50C0"/>
    <w:rsid w:val="00EE5695"/>
    <w:rsid w:val="00EF074E"/>
    <w:rsid w:val="00EF248E"/>
    <w:rsid w:val="00EF345A"/>
    <w:rsid w:val="00EF35AD"/>
    <w:rsid w:val="00EF4B00"/>
    <w:rsid w:val="00EF4FE9"/>
    <w:rsid w:val="00EF5084"/>
    <w:rsid w:val="00EF5DE3"/>
    <w:rsid w:val="00EF73C3"/>
    <w:rsid w:val="00F0443A"/>
    <w:rsid w:val="00F07CFC"/>
    <w:rsid w:val="00F104A7"/>
    <w:rsid w:val="00F11569"/>
    <w:rsid w:val="00F119E4"/>
    <w:rsid w:val="00F15126"/>
    <w:rsid w:val="00F16AC8"/>
    <w:rsid w:val="00F22FA1"/>
    <w:rsid w:val="00F23989"/>
    <w:rsid w:val="00F23AD6"/>
    <w:rsid w:val="00F23B69"/>
    <w:rsid w:val="00F2438E"/>
    <w:rsid w:val="00F2556A"/>
    <w:rsid w:val="00F25B94"/>
    <w:rsid w:val="00F26DE9"/>
    <w:rsid w:val="00F34EEE"/>
    <w:rsid w:val="00F36171"/>
    <w:rsid w:val="00F3747C"/>
    <w:rsid w:val="00F45B42"/>
    <w:rsid w:val="00F475DE"/>
    <w:rsid w:val="00F52DAA"/>
    <w:rsid w:val="00F53C07"/>
    <w:rsid w:val="00F565E6"/>
    <w:rsid w:val="00F566F6"/>
    <w:rsid w:val="00F572D2"/>
    <w:rsid w:val="00F5752D"/>
    <w:rsid w:val="00F57A3F"/>
    <w:rsid w:val="00F60C2A"/>
    <w:rsid w:val="00F649C1"/>
    <w:rsid w:val="00F6749F"/>
    <w:rsid w:val="00F67D80"/>
    <w:rsid w:val="00F67E3D"/>
    <w:rsid w:val="00F707C7"/>
    <w:rsid w:val="00F7123E"/>
    <w:rsid w:val="00F7204F"/>
    <w:rsid w:val="00F72661"/>
    <w:rsid w:val="00F75ABC"/>
    <w:rsid w:val="00F77549"/>
    <w:rsid w:val="00F77B75"/>
    <w:rsid w:val="00F77EA3"/>
    <w:rsid w:val="00F818DF"/>
    <w:rsid w:val="00F82F32"/>
    <w:rsid w:val="00F83322"/>
    <w:rsid w:val="00F90A78"/>
    <w:rsid w:val="00F91A78"/>
    <w:rsid w:val="00F94EE0"/>
    <w:rsid w:val="00FA0B96"/>
    <w:rsid w:val="00FA23A2"/>
    <w:rsid w:val="00FA3279"/>
    <w:rsid w:val="00FA35FF"/>
    <w:rsid w:val="00FA59DA"/>
    <w:rsid w:val="00FA5B53"/>
    <w:rsid w:val="00FA5BE1"/>
    <w:rsid w:val="00FB06AC"/>
    <w:rsid w:val="00FB1F14"/>
    <w:rsid w:val="00FB3A5F"/>
    <w:rsid w:val="00FB6478"/>
    <w:rsid w:val="00FB7A92"/>
    <w:rsid w:val="00FC1CC8"/>
    <w:rsid w:val="00FC2CA8"/>
    <w:rsid w:val="00FC4E62"/>
    <w:rsid w:val="00FC6049"/>
    <w:rsid w:val="00FC7078"/>
    <w:rsid w:val="00FD07F5"/>
    <w:rsid w:val="00FD202F"/>
    <w:rsid w:val="00FD3266"/>
    <w:rsid w:val="00FD5D31"/>
    <w:rsid w:val="00FD7CC5"/>
    <w:rsid w:val="00FE1280"/>
    <w:rsid w:val="00FE18D6"/>
    <w:rsid w:val="00FE1BE5"/>
    <w:rsid w:val="00FE5E71"/>
    <w:rsid w:val="00FE70FF"/>
    <w:rsid w:val="00FF0DD3"/>
    <w:rsid w:val="00FF64B4"/>
    <w:rsid w:val="00FF6DA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35A44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6788">
      <w:bodyDiv w:val="1"/>
      <w:marLeft w:val="0"/>
      <w:marRight w:val="0"/>
      <w:marTop w:val="0"/>
      <w:marBottom w:val="0"/>
      <w:divBdr>
        <w:top w:val="none" w:sz="0" w:space="0" w:color="auto"/>
        <w:left w:val="none" w:sz="0" w:space="0" w:color="auto"/>
        <w:bottom w:val="none" w:sz="0" w:space="0" w:color="auto"/>
        <w:right w:val="none" w:sz="0" w:space="0" w:color="auto"/>
      </w:divBdr>
    </w:div>
    <w:div w:id="110327816">
      <w:bodyDiv w:val="1"/>
      <w:marLeft w:val="0"/>
      <w:marRight w:val="0"/>
      <w:marTop w:val="0"/>
      <w:marBottom w:val="0"/>
      <w:divBdr>
        <w:top w:val="none" w:sz="0" w:space="0" w:color="auto"/>
        <w:left w:val="none" w:sz="0" w:space="0" w:color="auto"/>
        <w:bottom w:val="none" w:sz="0" w:space="0" w:color="auto"/>
        <w:right w:val="none" w:sz="0" w:space="0" w:color="auto"/>
      </w:divBdr>
    </w:div>
    <w:div w:id="135224228">
      <w:bodyDiv w:val="1"/>
      <w:marLeft w:val="0"/>
      <w:marRight w:val="0"/>
      <w:marTop w:val="0"/>
      <w:marBottom w:val="0"/>
      <w:divBdr>
        <w:top w:val="none" w:sz="0" w:space="0" w:color="auto"/>
        <w:left w:val="none" w:sz="0" w:space="0" w:color="auto"/>
        <w:bottom w:val="none" w:sz="0" w:space="0" w:color="auto"/>
        <w:right w:val="none" w:sz="0" w:space="0" w:color="auto"/>
      </w:divBdr>
    </w:div>
    <w:div w:id="356850416">
      <w:bodyDiv w:val="1"/>
      <w:marLeft w:val="0"/>
      <w:marRight w:val="0"/>
      <w:marTop w:val="0"/>
      <w:marBottom w:val="0"/>
      <w:divBdr>
        <w:top w:val="none" w:sz="0" w:space="0" w:color="auto"/>
        <w:left w:val="none" w:sz="0" w:space="0" w:color="auto"/>
        <w:bottom w:val="none" w:sz="0" w:space="0" w:color="auto"/>
        <w:right w:val="none" w:sz="0" w:space="0" w:color="auto"/>
      </w:divBdr>
    </w:div>
    <w:div w:id="359210898">
      <w:bodyDiv w:val="1"/>
      <w:marLeft w:val="0"/>
      <w:marRight w:val="0"/>
      <w:marTop w:val="0"/>
      <w:marBottom w:val="0"/>
      <w:divBdr>
        <w:top w:val="none" w:sz="0" w:space="0" w:color="auto"/>
        <w:left w:val="none" w:sz="0" w:space="0" w:color="auto"/>
        <w:bottom w:val="none" w:sz="0" w:space="0" w:color="auto"/>
        <w:right w:val="none" w:sz="0" w:space="0" w:color="auto"/>
      </w:divBdr>
    </w:div>
    <w:div w:id="442766847">
      <w:bodyDiv w:val="1"/>
      <w:marLeft w:val="0"/>
      <w:marRight w:val="0"/>
      <w:marTop w:val="0"/>
      <w:marBottom w:val="0"/>
      <w:divBdr>
        <w:top w:val="none" w:sz="0" w:space="0" w:color="auto"/>
        <w:left w:val="none" w:sz="0" w:space="0" w:color="auto"/>
        <w:bottom w:val="none" w:sz="0" w:space="0" w:color="auto"/>
        <w:right w:val="none" w:sz="0" w:space="0" w:color="auto"/>
      </w:divBdr>
    </w:div>
    <w:div w:id="506211064">
      <w:bodyDiv w:val="1"/>
      <w:marLeft w:val="0"/>
      <w:marRight w:val="0"/>
      <w:marTop w:val="0"/>
      <w:marBottom w:val="0"/>
      <w:divBdr>
        <w:top w:val="none" w:sz="0" w:space="0" w:color="auto"/>
        <w:left w:val="none" w:sz="0" w:space="0" w:color="auto"/>
        <w:bottom w:val="none" w:sz="0" w:space="0" w:color="auto"/>
        <w:right w:val="none" w:sz="0" w:space="0" w:color="auto"/>
      </w:divBdr>
    </w:div>
    <w:div w:id="517085701">
      <w:bodyDiv w:val="1"/>
      <w:marLeft w:val="0"/>
      <w:marRight w:val="0"/>
      <w:marTop w:val="0"/>
      <w:marBottom w:val="0"/>
      <w:divBdr>
        <w:top w:val="none" w:sz="0" w:space="0" w:color="auto"/>
        <w:left w:val="none" w:sz="0" w:space="0" w:color="auto"/>
        <w:bottom w:val="none" w:sz="0" w:space="0" w:color="auto"/>
        <w:right w:val="none" w:sz="0" w:space="0" w:color="auto"/>
      </w:divBdr>
    </w:div>
    <w:div w:id="575091157">
      <w:bodyDiv w:val="1"/>
      <w:marLeft w:val="0"/>
      <w:marRight w:val="0"/>
      <w:marTop w:val="0"/>
      <w:marBottom w:val="0"/>
      <w:divBdr>
        <w:top w:val="none" w:sz="0" w:space="0" w:color="auto"/>
        <w:left w:val="none" w:sz="0" w:space="0" w:color="auto"/>
        <w:bottom w:val="none" w:sz="0" w:space="0" w:color="auto"/>
        <w:right w:val="none" w:sz="0" w:space="0" w:color="auto"/>
      </w:divBdr>
    </w:div>
    <w:div w:id="614211979">
      <w:bodyDiv w:val="1"/>
      <w:marLeft w:val="0"/>
      <w:marRight w:val="0"/>
      <w:marTop w:val="0"/>
      <w:marBottom w:val="0"/>
      <w:divBdr>
        <w:top w:val="none" w:sz="0" w:space="0" w:color="auto"/>
        <w:left w:val="none" w:sz="0" w:space="0" w:color="auto"/>
        <w:bottom w:val="none" w:sz="0" w:space="0" w:color="auto"/>
        <w:right w:val="none" w:sz="0" w:space="0" w:color="auto"/>
      </w:divBdr>
    </w:div>
    <w:div w:id="706636628">
      <w:bodyDiv w:val="1"/>
      <w:marLeft w:val="0"/>
      <w:marRight w:val="0"/>
      <w:marTop w:val="0"/>
      <w:marBottom w:val="0"/>
      <w:divBdr>
        <w:top w:val="none" w:sz="0" w:space="0" w:color="auto"/>
        <w:left w:val="none" w:sz="0" w:space="0" w:color="auto"/>
        <w:bottom w:val="none" w:sz="0" w:space="0" w:color="auto"/>
        <w:right w:val="none" w:sz="0" w:space="0" w:color="auto"/>
      </w:divBdr>
    </w:div>
    <w:div w:id="793058157">
      <w:bodyDiv w:val="1"/>
      <w:marLeft w:val="0"/>
      <w:marRight w:val="0"/>
      <w:marTop w:val="0"/>
      <w:marBottom w:val="0"/>
      <w:divBdr>
        <w:top w:val="none" w:sz="0" w:space="0" w:color="auto"/>
        <w:left w:val="none" w:sz="0" w:space="0" w:color="auto"/>
        <w:bottom w:val="none" w:sz="0" w:space="0" w:color="auto"/>
        <w:right w:val="none" w:sz="0" w:space="0" w:color="auto"/>
      </w:divBdr>
    </w:div>
    <w:div w:id="818419241">
      <w:bodyDiv w:val="1"/>
      <w:marLeft w:val="0"/>
      <w:marRight w:val="0"/>
      <w:marTop w:val="0"/>
      <w:marBottom w:val="0"/>
      <w:divBdr>
        <w:top w:val="none" w:sz="0" w:space="0" w:color="auto"/>
        <w:left w:val="none" w:sz="0" w:space="0" w:color="auto"/>
        <w:bottom w:val="none" w:sz="0" w:space="0" w:color="auto"/>
        <w:right w:val="none" w:sz="0" w:space="0" w:color="auto"/>
      </w:divBdr>
    </w:div>
    <w:div w:id="837579024">
      <w:bodyDiv w:val="1"/>
      <w:marLeft w:val="0"/>
      <w:marRight w:val="0"/>
      <w:marTop w:val="0"/>
      <w:marBottom w:val="0"/>
      <w:divBdr>
        <w:top w:val="none" w:sz="0" w:space="0" w:color="auto"/>
        <w:left w:val="none" w:sz="0" w:space="0" w:color="auto"/>
        <w:bottom w:val="none" w:sz="0" w:space="0" w:color="auto"/>
        <w:right w:val="none" w:sz="0" w:space="0" w:color="auto"/>
      </w:divBdr>
      <w:divsChild>
        <w:div w:id="149636579">
          <w:marLeft w:val="0"/>
          <w:marRight w:val="0"/>
          <w:marTop w:val="0"/>
          <w:marBottom w:val="0"/>
          <w:divBdr>
            <w:top w:val="none" w:sz="0" w:space="0" w:color="auto"/>
            <w:left w:val="none" w:sz="0" w:space="0" w:color="auto"/>
            <w:bottom w:val="none" w:sz="0" w:space="0" w:color="auto"/>
            <w:right w:val="none" w:sz="0" w:space="0" w:color="auto"/>
          </w:divBdr>
          <w:divsChild>
            <w:div w:id="1032193351">
              <w:marLeft w:val="0"/>
              <w:marRight w:val="0"/>
              <w:marTop w:val="0"/>
              <w:marBottom w:val="0"/>
              <w:divBdr>
                <w:top w:val="none" w:sz="0" w:space="0" w:color="auto"/>
                <w:left w:val="none" w:sz="0" w:space="0" w:color="auto"/>
                <w:bottom w:val="none" w:sz="0" w:space="0" w:color="auto"/>
                <w:right w:val="none" w:sz="0" w:space="0" w:color="auto"/>
              </w:divBdr>
              <w:divsChild>
                <w:div w:id="1968122941">
                  <w:marLeft w:val="0"/>
                  <w:marRight w:val="0"/>
                  <w:marTop w:val="0"/>
                  <w:marBottom w:val="0"/>
                  <w:divBdr>
                    <w:top w:val="none" w:sz="0" w:space="0" w:color="auto"/>
                    <w:left w:val="none" w:sz="0" w:space="0" w:color="auto"/>
                    <w:bottom w:val="none" w:sz="0" w:space="0" w:color="auto"/>
                    <w:right w:val="none" w:sz="0" w:space="0" w:color="auto"/>
                  </w:divBdr>
                  <w:divsChild>
                    <w:div w:id="201838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286391">
      <w:bodyDiv w:val="1"/>
      <w:marLeft w:val="0"/>
      <w:marRight w:val="0"/>
      <w:marTop w:val="0"/>
      <w:marBottom w:val="0"/>
      <w:divBdr>
        <w:top w:val="none" w:sz="0" w:space="0" w:color="auto"/>
        <w:left w:val="none" w:sz="0" w:space="0" w:color="auto"/>
        <w:bottom w:val="none" w:sz="0" w:space="0" w:color="auto"/>
        <w:right w:val="none" w:sz="0" w:space="0" w:color="auto"/>
      </w:divBdr>
    </w:div>
    <w:div w:id="1071931112">
      <w:bodyDiv w:val="1"/>
      <w:marLeft w:val="0"/>
      <w:marRight w:val="0"/>
      <w:marTop w:val="0"/>
      <w:marBottom w:val="0"/>
      <w:divBdr>
        <w:top w:val="none" w:sz="0" w:space="0" w:color="auto"/>
        <w:left w:val="none" w:sz="0" w:space="0" w:color="auto"/>
        <w:bottom w:val="none" w:sz="0" w:space="0" w:color="auto"/>
        <w:right w:val="none" w:sz="0" w:space="0" w:color="auto"/>
      </w:divBdr>
    </w:div>
    <w:div w:id="1119374709">
      <w:bodyDiv w:val="1"/>
      <w:marLeft w:val="0"/>
      <w:marRight w:val="0"/>
      <w:marTop w:val="0"/>
      <w:marBottom w:val="0"/>
      <w:divBdr>
        <w:top w:val="none" w:sz="0" w:space="0" w:color="auto"/>
        <w:left w:val="none" w:sz="0" w:space="0" w:color="auto"/>
        <w:bottom w:val="none" w:sz="0" w:space="0" w:color="auto"/>
        <w:right w:val="none" w:sz="0" w:space="0" w:color="auto"/>
      </w:divBdr>
    </w:div>
    <w:div w:id="1177621676">
      <w:bodyDiv w:val="1"/>
      <w:marLeft w:val="0"/>
      <w:marRight w:val="0"/>
      <w:marTop w:val="0"/>
      <w:marBottom w:val="0"/>
      <w:divBdr>
        <w:top w:val="none" w:sz="0" w:space="0" w:color="auto"/>
        <w:left w:val="none" w:sz="0" w:space="0" w:color="auto"/>
        <w:bottom w:val="none" w:sz="0" w:space="0" w:color="auto"/>
        <w:right w:val="none" w:sz="0" w:space="0" w:color="auto"/>
      </w:divBdr>
      <w:divsChild>
        <w:div w:id="623656789">
          <w:marLeft w:val="0"/>
          <w:marRight w:val="0"/>
          <w:marTop w:val="0"/>
          <w:marBottom w:val="0"/>
          <w:divBdr>
            <w:top w:val="none" w:sz="0" w:space="0" w:color="auto"/>
            <w:left w:val="none" w:sz="0" w:space="0" w:color="auto"/>
            <w:bottom w:val="none" w:sz="0" w:space="0" w:color="auto"/>
            <w:right w:val="none" w:sz="0" w:space="0" w:color="auto"/>
          </w:divBdr>
          <w:divsChild>
            <w:div w:id="210046514">
              <w:marLeft w:val="0"/>
              <w:marRight w:val="0"/>
              <w:marTop w:val="0"/>
              <w:marBottom w:val="0"/>
              <w:divBdr>
                <w:top w:val="none" w:sz="0" w:space="0" w:color="auto"/>
                <w:left w:val="none" w:sz="0" w:space="0" w:color="auto"/>
                <w:bottom w:val="none" w:sz="0" w:space="0" w:color="auto"/>
                <w:right w:val="none" w:sz="0" w:space="0" w:color="auto"/>
              </w:divBdr>
              <w:divsChild>
                <w:div w:id="54471430">
                  <w:marLeft w:val="0"/>
                  <w:marRight w:val="0"/>
                  <w:marTop w:val="0"/>
                  <w:marBottom w:val="0"/>
                  <w:divBdr>
                    <w:top w:val="none" w:sz="0" w:space="0" w:color="auto"/>
                    <w:left w:val="none" w:sz="0" w:space="0" w:color="auto"/>
                    <w:bottom w:val="none" w:sz="0" w:space="0" w:color="auto"/>
                    <w:right w:val="none" w:sz="0" w:space="0" w:color="auto"/>
                  </w:divBdr>
                  <w:divsChild>
                    <w:div w:id="197355350">
                      <w:marLeft w:val="0"/>
                      <w:marRight w:val="0"/>
                      <w:marTop w:val="0"/>
                      <w:marBottom w:val="0"/>
                      <w:divBdr>
                        <w:top w:val="none" w:sz="0" w:space="0" w:color="auto"/>
                        <w:left w:val="none" w:sz="0" w:space="0" w:color="auto"/>
                        <w:bottom w:val="none" w:sz="0" w:space="0" w:color="auto"/>
                        <w:right w:val="none" w:sz="0" w:space="0" w:color="auto"/>
                      </w:divBdr>
                      <w:divsChild>
                        <w:div w:id="1661227154">
                          <w:marLeft w:val="0"/>
                          <w:marRight w:val="0"/>
                          <w:marTop w:val="0"/>
                          <w:marBottom w:val="0"/>
                          <w:divBdr>
                            <w:top w:val="none" w:sz="0" w:space="0" w:color="auto"/>
                            <w:left w:val="none" w:sz="0" w:space="0" w:color="auto"/>
                            <w:bottom w:val="none" w:sz="0" w:space="0" w:color="auto"/>
                            <w:right w:val="none" w:sz="0" w:space="0" w:color="auto"/>
                          </w:divBdr>
                          <w:divsChild>
                            <w:div w:id="980308950">
                              <w:marLeft w:val="0"/>
                              <w:marRight w:val="0"/>
                              <w:marTop w:val="0"/>
                              <w:marBottom w:val="0"/>
                              <w:divBdr>
                                <w:top w:val="none" w:sz="0" w:space="0" w:color="auto"/>
                                <w:left w:val="none" w:sz="0" w:space="0" w:color="auto"/>
                                <w:bottom w:val="none" w:sz="0" w:space="0" w:color="auto"/>
                                <w:right w:val="none" w:sz="0" w:space="0" w:color="auto"/>
                              </w:divBdr>
                              <w:divsChild>
                                <w:div w:id="1956985725">
                                  <w:marLeft w:val="0"/>
                                  <w:marRight w:val="0"/>
                                  <w:marTop w:val="0"/>
                                  <w:marBottom w:val="0"/>
                                  <w:divBdr>
                                    <w:top w:val="none" w:sz="0" w:space="0" w:color="auto"/>
                                    <w:left w:val="none" w:sz="0" w:space="0" w:color="auto"/>
                                    <w:bottom w:val="none" w:sz="0" w:space="0" w:color="auto"/>
                                    <w:right w:val="none" w:sz="0" w:space="0" w:color="auto"/>
                                  </w:divBdr>
                                  <w:divsChild>
                                    <w:div w:id="21224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4416927">
      <w:bodyDiv w:val="1"/>
      <w:marLeft w:val="0"/>
      <w:marRight w:val="0"/>
      <w:marTop w:val="0"/>
      <w:marBottom w:val="0"/>
      <w:divBdr>
        <w:top w:val="none" w:sz="0" w:space="0" w:color="auto"/>
        <w:left w:val="none" w:sz="0" w:space="0" w:color="auto"/>
        <w:bottom w:val="none" w:sz="0" w:space="0" w:color="auto"/>
        <w:right w:val="none" w:sz="0" w:space="0" w:color="auto"/>
      </w:divBdr>
      <w:divsChild>
        <w:div w:id="1936472050">
          <w:marLeft w:val="0"/>
          <w:marRight w:val="0"/>
          <w:marTop w:val="0"/>
          <w:marBottom w:val="0"/>
          <w:divBdr>
            <w:top w:val="none" w:sz="0" w:space="0" w:color="auto"/>
            <w:left w:val="none" w:sz="0" w:space="0" w:color="auto"/>
            <w:bottom w:val="none" w:sz="0" w:space="0" w:color="auto"/>
            <w:right w:val="none" w:sz="0" w:space="0" w:color="auto"/>
          </w:divBdr>
          <w:divsChild>
            <w:div w:id="39938065">
              <w:marLeft w:val="0"/>
              <w:marRight w:val="0"/>
              <w:marTop w:val="0"/>
              <w:marBottom w:val="0"/>
              <w:divBdr>
                <w:top w:val="none" w:sz="0" w:space="0" w:color="auto"/>
                <w:left w:val="none" w:sz="0" w:space="0" w:color="auto"/>
                <w:bottom w:val="none" w:sz="0" w:space="0" w:color="auto"/>
                <w:right w:val="none" w:sz="0" w:space="0" w:color="auto"/>
              </w:divBdr>
              <w:divsChild>
                <w:div w:id="1403991210">
                  <w:marLeft w:val="0"/>
                  <w:marRight w:val="0"/>
                  <w:marTop w:val="0"/>
                  <w:marBottom w:val="0"/>
                  <w:divBdr>
                    <w:top w:val="none" w:sz="0" w:space="0" w:color="auto"/>
                    <w:left w:val="none" w:sz="0" w:space="0" w:color="auto"/>
                    <w:bottom w:val="none" w:sz="0" w:space="0" w:color="auto"/>
                    <w:right w:val="none" w:sz="0" w:space="0" w:color="auto"/>
                  </w:divBdr>
                  <w:divsChild>
                    <w:div w:id="22668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43874">
      <w:bodyDiv w:val="1"/>
      <w:marLeft w:val="0"/>
      <w:marRight w:val="0"/>
      <w:marTop w:val="0"/>
      <w:marBottom w:val="0"/>
      <w:divBdr>
        <w:top w:val="none" w:sz="0" w:space="0" w:color="auto"/>
        <w:left w:val="none" w:sz="0" w:space="0" w:color="auto"/>
        <w:bottom w:val="none" w:sz="0" w:space="0" w:color="auto"/>
        <w:right w:val="none" w:sz="0" w:space="0" w:color="auto"/>
      </w:divBdr>
    </w:div>
    <w:div w:id="1468553118">
      <w:bodyDiv w:val="1"/>
      <w:marLeft w:val="0"/>
      <w:marRight w:val="0"/>
      <w:marTop w:val="0"/>
      <w:marBottom w:val="0"/>
      <w:divBdr>
        <w:top w:val="none" w:sz="0" w:space="0" w:color="auto"/>
        <w:left w:val="none" w:sz="0" w:space="0" w:color="auto"/>
        <w:bottom w:val="none" w:sz="0" w:space="0" w:color="auto"/>
        <w:right w:val="none" w:sz="0" w:space="0" w:color="auto"/>
      </w:divBdr>
    </w:div>
    <w:div w:id="1474954726">
      <w:bodyDiv w:val="1"/>
      <w:marLeft w:val="60"/>
      <w:marRight w:val="60"/>
      <w:marTop w:val="60"/>
      <w:marBottom w:val="15"/>
      <w:divBdr>
        <w:top w:val="none" w:sz="0" w:space="0" w:color="auto"/>
        <w:left w:val="none" w:sz="0" w:space="0" w:color="auto"/>
        <w:bottom w:val="none" w:sz="0" w:space="0" w:color="auto"/>
        <w:right w:val="none" w:sz="0" w:space="0" w:color="auto"/>
      </w:divBdr>
      <w:divsChild>
        <w:div w:id="23019368">
          <w:marLeft w:val="0"/>
          <w:marRight w:val="0"/>
          <w:marTop w:val="0"/>
          <w:marBottom w:val="0"/>
          <w:divBdr>
            <w:top w:val="none" w:sz="0" w:space="0" w:color="auto"/>
            <w:left w:val="none" w:sz="0" w:space="0" w:color="auto"/>
            <w:bottom w:val="none" w:sz="0" w:space="0" w:color="auto"/>
            <w:right w:val="none" w:sz="0" w:space="0" w:color="auto"/>
          </w:divBdr>
        </w:div>
        <w:div w:id="120079637">
          <w:marLeft w:val="0"/>
          <w:marRight w:val="0"/>
          <w:marTop w:val="0"/>
          <w:marBottom w:val="0"/>
          <w:divBdr>
            <w:top w:val="none" w:sz="0" w:space="0" w:color="auto"/>
            <w:left w:val="none" w:sz="0" w:space="0" w:color="auto"/>
            <w:bottom w:val="none" w:sz="0" w:space="0" w:color="auto"/>
            <w:right w:val="none" w:sz="0" w:space="0" w:color="auto"/>
          </w:divBdr>
        </w:div>
        <w:div w:id="342979653">
          <w:marLeft w:val="0"/>
          <w:marRight w:val="0"/>
          <w:marTop w:val="0"/>
          <w:marBottom w:val="0"/>
          <w:divBdr>
            <w:top w:val="none" w:sz="0" w:space="0" w:color="auto"/>
            <w:left w:val="none" w:sz="0" w:space="0" w:color="auto"/>
            <w:bottom w:val="none" w:sz="0" w:space="0" w:color="auto"/>
            <w:right w:val="none" w:sz="0" w:space="0" w:color="auto"/>
          </w:divBdr>
        </w:div>
        <w:div w:id="356084559">
          <w:marLeft w:val="0"/>
          <w:marRight w:val="0"/>
          <w:marTop w:val="0"/>
          <w:marBottom w:val="0"/>
          <w:divBdr>
            <w:top w:val="none" w:sz="0" w:space="0" w:color="auto"/>
            <w:left w:val="none" w:sz="0" w:space="0" w:color="auto"/>
            <w:bottom w:val="none" w:sz="0" w:space="0" w:color="auto"/>
            <w:right w:val="none" w:sz="0" w:space="0" w:color="auto"/>
          </w:divBdr>
        </w:div>
        <w:div w:id="529730233">
          <w:marLeft w:val="0"/>
          <w:marRight w:val="0"/>
          <w:marTop w:val="0"/>
          <w:marBottom w:val="0"/>
          <w:divBdr>
            <w:top w:val="none" w:sz="0" w:space="0" w:color="auto"/>
            <w:left w:val="none" w:sz="0" w:space="0" w:color="auto"/>
            <w:bottom w:val="none" w:sz="0" w:space="0" w:color="auto"/>
            <w:right w:val="none" w:sz="0" w:space="0" w:color="auto"/>
          </w:divBdr>
        </w:div>
        <w:div w:id="576212296">
          <w:marLeft w:val="0"/>
          <w:marRight w:val="0"/>
          <w:marTop w:val="0"/>
          <w:marBottom w:val="0"/>
          <w:divBdr>
            <w:top w:val="none" w:sz="0" w:space="0" w:color="auto"/>
            <w:left w:val="none" w:sz="0" w:space="0" w:color="auto"/>
            <w:bottom w:val="none" w:sz="0" w:space="0" w:color="auto"/>
            <w:right w:val="none" w:sz="0" w:space="0" w:color="auto"/>
          </w:divBdr>
        </w:div>
        <w:div w:id="819615399">
          <w:marLeft w:val="0"/>
          <w:marRight w:val="0"/>
          <w:marTop w:val="0"/>
          <w:marBottom w:val="0"/>
          <w:divBdr>
            <w:top w:val="none" w:sz="0" w:space="0" w:color="auto"/>
            <w:left w:val="none" w:sz="0" w:space="0" w:color="auto"/>
            <w:bottom w:val="none" w:sz="0" w:space="0" w:color="auto"/>
            <w:right w:val="none" w:sz="0" w:space="0" w:color="auto"/>
          </w:divBdr>
        </w:div>
        <w:div w:id="996302992">
          <w:marLeft w:val="0"/>
          <w:marRight w:val="0"/>
          <w:marTop w:val="0"/>
          <w:marBottom w:val="0"/>
          <w:divBdr>
            <w:top w:val="none" w:sz="0" w:space="0" w:color="auto"/>
            <w:left w:val="none" w:sz="0" w:space="0" w:color="auto"/>
            <w:bottom w:val="none" w:sz="0" w:space="0" w:color="auto"/>
            <w:right w:val="none" w:sz="0" w:space="0" w:color="auto"/>
          </w:divBdr>
        </w:div>
        <w:div w:id="1097216720">
          <w:marLeft w:val="0"/>
          <w:marRight w:val="0"/>
          <w:marTop w:val="0"/>
          <w:marBottom w:val="0"/>
          <w:divBdr>
            <w:top w:val="none" w:sz="0" w:space="0" w:color="auto"/>
            <w:left w:val="none" w:sz="0" w:space="0" w:color="auto"/>
            <w:bottom w:val="none" w:sz="0" w:space="0" w:color="auto"/>
            <w:right w:val="none" w:sz="0" w:space="0" w:color="auto"/>
          </w:divBdr>
        </w:div>
        <w:div w:id="1198275573">
          <w:marLeft w:val="0"/>
          <w:marRight w:val="0"/>
          <w:marTop w:val="0"/>
          <w:marBottom w:val="0"/>
          <w:divBdr>
            <w:top w:val="none" w:sz="0" w:space="0" w:color="auto"/>
            <w:left w:val="none" w:sz="0" w:space="0" w:color="auto"/>
            <w:bottom w:val="none" w:sz="0" w:space="0" w:color="auto"/>
            <w:right w:val="none" w:sz="0" w:space="0" w:color="auto"/>
          </w:divBdr>
        </w:div>
        <w:div w:id="1256209908">
          <w:marLeft w:val="0"/>
          <w:marRight w:val="0"/>
          <w:marTop w:val="0"/>
          <w:marBottom w:val="0"/>
          <w:divBdr>
            <w:top w:val="none" w:sz="0" w:space="0" w:color="auto"/>
            <w:left w:val="none" w:sz="0" w:space="0" w:color="auto"/>
            <w:bottom w:val="none" w:sz="0" w:space="0" w:color="auto"/>
            <w:right w:val="none" w:sz="0" w:space="0" w:color="auto"/>
          </w:divBdr>
        </w:div>
        <w:div w:id="1458404077">
          <w:marLeft w:val="0"/>
          <w:marRight w:val="0"/>
          <w:marTop w:val="0"/>
          <w:marBottom w:val="0"/>
          <w:divBdr>
            <w:top w:val="none" w:sz="0" w:space="0" w:color="auto"/>
            <w:left w:val="none" w:sz="0" w:space="0" w:color="auto"/>
            <w:bottom w:val="none" w:sz="0" w:space="0" w:color="auto"/>
            <w:right w:val="none" w:sz="0" w:space="0" w:color="auto"/>
          </w:divBdr>
        </w:div>
        <w:div w:id="1671180367">
          <w:marLeft w:val="0"/>
          <w:marRight w:val="0"/>
          <w:marTop w:val="0"/>
          <w:marBottom w:val="0"/>
          <w:divBdr>
            <w:top w:val="none" w:sz="0" w:space="0" w:color="auto"/>
            <w:left w:val="none" w:sz="0" w:space="0" w:color="auto"/>
            <w:bottom w:val="none" w:sz="0" w:space="0" w:color="auto"/>
            <w:right w:val="none" w:sz="0" w:space="0" w:color="auto"/>
          </w:divBdr>
        </w:div>
        <w:div w:id="1691300290">
          <w:marLeft w:val="0"/>
          <w:marRight w:val="0"/>
          <w:marTop w:val="0"/>
          <w:marBottom w:val="0"/>
          <w:divBdr>
            <w:top w:val="none" w:sz="0" w:space="0" w:color="auto"/>
            <w:left w:val="none" w:sz="0" w:space="0" w:color="auto"/>
            <w:bottom w:val="none" w:sz="0" w:space="0" w:color="auto"/>
            <w:right w:val="none" w:sz="0" w:space="0" w:color="auto"/>
          </w:divBdr>
        </w:div>
        <w:div w:id="1845316548">
          <w:marLeft w:val="0"/>
          <w:marRight w:val="0"/>
          <w:marTop w:val="0"/>
          <w:marBottom w:val="0"/>
          <w:divBdr>
            <w:top w:val="none" w:sz="0" w:space="0" w:color="auto"/>
            <w:left w:val="none" w:sz="0" w:space="0" w:color="auto"/>
            <w:bottom w:val="none" w:sz="0" w:space="0" w:color="auto"/>
            <w:right w:val="none" w:sz="0" w:space="0" w:color="auto"/>
          </w:divBdr>
        </w:div>
        <w:div w:id="2051801872">
          <w:marLeft w:val="0"/>
          <w:marRight w:val="0"/>
          <w:marTop w:val="0"/>
          <w:marBottom w:val="0"/>
          <w:divBdr>
            <w:top w:val="none" w:sz="0" w:space="0" w:color="auto"/>
            <w:left w:val="none" w:sz="0" w:space="0" w:color="auto"/>
            <w:bottom w:val="none" w:sz="0" w:space="0" w:color="auto"/>
            <w:right w:val="none" w:sz="0" w:space="0" w:color="auto"/>
          </w:divBdr>
        </w:div>
        <w:div w:id="2062242879">
          <w:marLeft w:val="0"/>
          <w:marRight w:val="0"/>
          <w:marTop w:val="0"/>
          <w:marBottom w:val="0"/>
          <w:divBdr>
            <w:top w:val="none" w:sz="0" w:space="0" w:color="auto"/>
            <w:left w:val="none" w:sz="0" w:space="0" w:color="auto"/>
            <w:bottom w:val="none" w:sz="0" w:space="0" w:color="auto"/>
            <w:right w:val="none" w:sz="0" w:space="0" w:color="auto"/>
          </w:divBdr>
        </w:div>
      </w:divsChild>
    </w:div>
    <w:div w:id="1514148235">
      <w:bodyDiv w:val="1"/>
      <w:marLeft w:val="0"/>
      <w:marRight w:val="0"/>
      <w:marTop w:val="0"/>
      <w:marBottom w:val="0"/>
      <w:divBdr>
        <w:top w:val="none" w:sz="0" w:space="0" w:color="auto"/>
        <w:left w:val="none" w:sz="0" w:space="0" w:color="auto"/>
        <w:bottom w:val="none" w:sz="0" w:space="0" w:color="auto"/>
        <w:right w:val="none" w:sz="0" w:space="0" w:color="auto"/>
      </w:divBdr>
    </w:div>
    <w:div w:id="1546064844">
      <w:bodyDiv w:val="1"/>
      <w:marLeft w:val="0"/>
      <w:marRight w:val="0"/>
      <w:marTop w:val="0"/>
      <w:marBottom w:val="0"/>
      <w:divBdr>
        <w:top w:val="none" w:sz="0" w:space="0" w:color="auto"/>
        <w:left w:val="none" w:sz="0" w:space="0" w:color="auto"/>
        <w:bottom w:val="none" w:sz="0" w:space="0" w:color="auto"/>
        <w:right w:val="none" w:sz="0" w:space="0" w:color="auto"/>
      </w:divBdr>
    </w:div>
    <w:div w:id="1583643951">
      <w:bodyDiv w:val="1"/>
      <w:marLeft w:val="0"/>
      <w:marRight w:val="0"/>
      <w:marTop w:val="0"/>
      <w:marBottom w:val="0"/>
      <w:divBdr>
        <w:top w:val="none" w:sz="0" w:space="0" w:color="auto"/>
        <w:left w:val="none" w:sz="0" w:space="0" w:color="auto"/>
        <w:bottom w:val="none" w:sz="0" w:space="0" w:color="auto"/>
        <w:right w:val="none" w:sz="0" w:space="0" w:color="auto"/>
      </w:divBdr>
    </w:div>
    <w:div w:id="1618364306">
      <w:bodyDiv w:val="1"/>
      <w:marLeft w:val="0"/>
      <w:marRight w:val="0"/>
      <w:marTop w:val="0"/>
      <w:marBottom w:val="0"/>
      <w:divBdr>
        <w:top w:val="none" w:sz="0" w:space="0" w:color="auto"/>
        <w:left w:val="none" w:sz="0" w:space="0" w:color="auto"/>
        <w:bottom w:val="none" w:sz="0" w:space="0" w:color="auto"/>
        <w:right w:val="none" w:sz="0" w:space="0" w:color="auto"/>
      </w:divBdr>
    </w:div>
    <w:div w:id="1629122126">
      <w:bodyDiv w:val="1"/>
      <w:marLeft w:val="0"/>
      <w:marRight w:val="0"/>
      <w:marTop w:val="0"/>
      <w:marBottom w:val="0"/>
      <w:divBdr>
        <w:top w:val="none" w:sz="0" w:space="0" w:color="auto"/>
        <w:left w:val="none" w:sz="0" w:space="0" w:color="auto"/>
        <w:bottom w:val="none" w:sz="0" w:space="0" w:color="auto"/>
        <w:right w:val="none" w:sz="0" w:space="0" w:color="auto"/>
      </w:divBdr>
    </w:div>
    <w:div w:id="1677801188">
      <w:bodyDiv w:val="1"/>
      <w:marLeft w:val="0"/>
      <w:marRight w:val="0"/>
      <w:marTop w:val="0"/>
      <w:marBottom w:val="0"/>
      <w:divBdr>
        <w:top w:val="none" w:sz="0" w:space="0" w:color="auto"/>
        <w:left w:val="none" w:sz="0" w:space="0" w:color="auto"/>
        <w:bottom w:val="none" w:sz="0" w:space="0" w:color="auto"/>
        <w:right w:val="none" w:sz="0" w:space="0" w:color="auto"/>
      </w:divBdr>
    </w:div>
    <w:div w:id="1678578797">
      <w:bodyDiv w:val="1"/>
      <w:marLeft w:val="60"/>
      <w:marRight w:val="60"/>
      <w:marTop w:val="60"/>
      <w:marBottom w:val="15"/>
      <w:divBdr>
        <w:top w:val="none" w:sz="0" w:space="0" w:color="auto"/>
        <w:left w:val="none" w:sz="0" w:space="0" w:color="auto"/>
        <w:bottom w:val="none" w:sz="0" w:space="0" w:color="auto"/>
        <w:right w:val="none" w:sz="0" w:space="0" w:color="auto"/>
      </w:divBdr>
    </w:div>
    <w:div w:id="1886520586">
      <w:bodyDiv w:val="1"/>
      <w:marLeft w:val="0"/>
      <w:marRight w:val="0"/>
      <w:marTop w:val="0"/>
      <w:marBottom w:val="0"/>
      <w:divBdr>
        <w:top w:val="none" w:sz="0" w:space="0" w:color="auto"/>
        <w:left w:val="none" w:sz="0" w:space="0" w:color="auto"/>
        <w:bottom w:val="none" w:sz="0" w:space="0" w:color="auto"/>
        <w:right w:val="none" w:sz="0" w:space="0" w:color="auto"/>
      </w:divBdr>
    </w:div>
    <w:div w:id="2032761488">
      <w:bodyDiv w:val="1"/>
      <w:marLeft w:val="60"/>
      <w:marRight w:val="60"/>
      <w:marTop w:val="60"/>
      <w:marBottom w:val="15"/>
      <w:divBdr>
        <w:top w:val="none" w:sz="0" w:space="0" w:color="auto"/>
        <w:left w:val="none" w:sz="0" w:space="0" w:color="auto"/>
        <w:bottom w:val="none" w:sz="0" w:space="0" w:color="auto"/>
        <w:right w:val="none" w:sz="0" w:space="0" w:color="auto"/>
      </w:divBdr>
    </w:div>
    <w:div w:id="2067534403">
      <w:bodyDiv w:val="1"/>
      <w:marLeft w:val="0"/>
      <w:marRight w:val="0"/>
      <w:marTop w:val="0"/>
      <w:marBottom w:val="0"/>
      <w:divBdr>
        <w:top w:val="none" w:sz="0" w:space="0" w:color="auto"/>
        <w:left w:val="none" w:sz="0" w:space="0" w:color="auto"/>
        <w:bottom w:val="none" w:sz="0" w:space="0" w:color="auto"/>
        <w:right w:val="none" w:sz="0" w:space="0" w:color="auto"/>
      </w:divBdr>
    </w:div>
    <w:div w:id="213551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70574-B9FE-441D-9029-3F2E21BE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52697B30</Template>
  <TotalTime>7</TotalTime>
  <Pages>3</Pages>
  <Words>264</Words>
  <Characters>1456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Noorderdiep</vt:lpstr>
    </vt:vector>
  </TitlesOfParts>
  <Company>Yard-IT BV</Company>
  <LinksUpToDate>false</LinksUpToDate>
  <CharactersWithSpaces>1717</CharactersWithSpaces>
  <SharedDoc>false</SharedDoc>
  <HLinks>
    <vt:vector size="258" baseType="variant">
      <vt:variant>
        <vt:i4>4915245</vt:i4>
      </vt:variant>
      <vt:variant>
        <vt:i4>255</vt:i4>
      </vt:variant>
      <vt:variant>
        <vt:i4>0</vt:i4>
      </vt:variant>
      <vt:variant>
        <vt:i4>5</vt:i4>
      </vt:variant>
      <vt:variant>
        <vt:lpwstr>mailto:anne.altena@noorderdiep.nl</vt:lpwstr>
      </vt:variant>
      <vt:variant>
        <vt:lpwstr/>
      </vt:variant>
      <vt:variant>
        <vt:i4>1703995</vt:i4>
      </vt:variant>
      <vt:variant>
        <vt:i4>248</vt:i4>
      </vt:variant>
      <vt:variant>
        <vt:i4>0</vt:i4>
      </vt:variant>
      <vt:variant>
        <vt:i4>5</vt:i4>
      </vt:variant>
      <vt:variant>
        <vt:lpwstr/>
      </vt:variant>
      <vt:variant>
        <vt:lpwstr>_Toc297578992</vt:lpwstr>
      </vt:variant>
      <vt:variant>
        <vt:i4>1703995</vt:i4>
      </vt:variant>
      <vt:variant>
        <vt:i4>242</vt:i4>
      </vt:variant>
      <vt:variant>
        <vt:i4>0</vt:i4>
      </vt:variant>
      <vt:variant>
        <vt:i4>5</vt:i4>
      </vt:variant>
      <vt:variant>
        <vt:lpwstr/>
      </vt:variant>
      <vt:variant>
        <vt:lpwstr>_Toc297578991</vt:lpwstr>
      </vt:variant>
      <vt:variant>
        <vt:i4>1703995</vt:i4>
      </vt:variant>
      <vt:variant>
        <vt:i4>236</vt:i4>
      </vt:variant>
      <vt:variant>
        <vt:i4>0</vt:i4>
      </vt:variant>
      <vt:variant>
        <vt:i4>5</vt:i4>
      </vt:variant>
      <vt:variant>
        <vt:lpwstr/>
      </vt:variant>
      <vt:variant>
        <vt:lpwstr>_Toc297578990</vt:lpwstr>
      </vt:variant>
      <vt:variant>
        <vt:i4>1769531</vt:i4>
      </vt:variant>
      <vt:variant>
        <vt:i4>230</vt:i4>
      </vt:variant>
      <vt:variant>
        <vt:i4>0</vt:i4>
      </vt:variant>
      <vt:variant>
        <vt:i4>5</vt:i4>
      </vt:variant>
      <vt:variant>
        <vt:lpwstr/>
      </vt:variant>
      <vt:variant>
        <vt:lpwstr>_Toc297578989</vt:lpwstr>
      </vt:variant>
      <vt:variant>
        <vt:i4>1769531</vt:i4>
      </vt:variant>
      <vt:variant>
        <vt:i4>224</vt:i4>
      </vt:variant>
      <vt:variant>
        <vt:i4>0</vt:i4>
      </vt:variant>
      <vt:variant>
        <vt:i4>5</vt:i4>
      </vt:variant>
      <vt:variant>
        <vt:lpwstr/>
      </vt:variant>
      <vt:variant>
        <vt:lpwstr>_Toc297578988</vt:lpwstr>
      </vt:variant>
      <vt:variant>
        <vt:i4>1769531</vt:i4>
      </vt:variant>
      <vt:variant>
        <vt:i4>218</vt:i4>
      </vt:variant>
      <vt:variant>
        <vt:i4>0</vt:i4>
      </vt:variant>
      <vt:variant>
        <vt:i4>5</vt:i4>
      </vt:variant>
      <vt:variant>
        <vt:lpwstr/>
      </vt:variant>
      <vt:variant>
        <vt:lpwstr>_Toc297578987</vt:lpwstr>
      </vt:variant>
      <vt:variant>
        <vt:i4>1769531</vt:i4>
      </vt:variant>
      <vt:variant>
        <vt:i4>212</vt:i4>
      </vt:variant>
      <vt:variant>
        <vt:i4>0</vt:i4>
      </vt:variant>
      <vt:variant>
        <vt:i4>5</vt:i4>
      </vt:variant>
      <vt:variant>
        <vt:lpwstr/>
      </vt:variant>
      <vt:variant>
        <vt:lpwstr>_Toc297578986</vt:lpwstr>
      </vt:variant>
      <vt:variant>
        <vt:i4>1769531</vt:i4>
      </vt:variant>
      <vt:variant>
        <vt:i4>206</vt:i4>
      </vt:variant>
      <vt:variant>
        <vt:i4>0</vt:i4>
      </vt:variant>
      <vt:variant>
        <vt:i4>5</vt:i4>
      </vt:variant>
      <vt:variant>
        <vt:lpwstr/>
      </vt:variant>
      <vt:variant>
        <vt:lpwstr>_Toc297578985</vt:lpwstr>
      </vt:variant>
      <vt:variant>
        <vt:i4>1769531</vt:i4>
      </vt:variant>
      <vt:variant>
        <vt:i4>200</vt:i4>
      </vt:variant>
      <vt:variant>
        <vt:i4>0</vt:i4>
      </vt:variant>
      <vt:variant>
        <vt:i4>5</vt:i4>
      </vt:variant>
      <vt:variant>
        <vt:lpwstr/>
      </vt:variant>
      <vt:variant>
        <vt:lpwstr>_Toc297578984</vt:lpwstr>
      </vt:variant>
      <vt:variant>
        <vt:i4>1769531</vt:i4>
      </vt:variant>
      <vt:variant>
        <vt:i4>194</vt:i4>
      </vt:variant>
      <vt:variant>
        <vt:i4>0</vt:i4>
      </vt:variant>
      <vt:variant>
        <vt:i4>5</vt:i4>
      </vt:variant>
      <vt:variant>
        <vt:lpwstr/>
      </vt:variant>
      <vt:variant>
        <vt:lpwstr>_Toc297578983</vt:lpwstr>
      </vt:variant>
      <vt:variant>
        <vt:i4>1769531</vt:i4>
      </vt:variant>
      <vt:variant>
        <vt:i4>188</vt:i4>
      </vt:variant>
      <vt:variant>
        <vt:i4>0</vt:i4>
      </vt:variant>
      <vt:variant>
        <vt:i4>5</vt:i4>
      </vt:variant>
      <vt:variant>
        <vt:lpwstr/>
      </vt:variant>
      <vt:variant>
        <vt:lpwstr>_Toc297578982</vt:lpwstr>
      </vt:variant>
      <vt:variant>
        <vt:i4>1769531</vt:i4>
      </vt:variant>
      <vt:variant>
        <vt:i4>182</vt:i4>
      </vt:variant>
      <vt:variant>
        <vt:i4>0</vt:i4>
      </vt:variant>
      <vt:variant>
        <vt:i4>5</vt:i4>
      </vt:variant>
      <vt:variant>
        <vt:lpwstr/>
      </vt:variant>
      <vt:variant>
        <vt:lpwstr>_Toc297578981</vt:lpwstr>
      </vt:variant>
      <vt:variant>
        <vt:i4>1769531</vt:i4>
      </vt:variant>
      <vt:variant>
        <vt:i4>176</vt:i4>
      </vt:variant>
      <vt:variant>
        <vt:i4>0</vt:i4>
      </vt:variant>
      <vt:variant>
        <vt:i4>5</vt:i4>
      </vt:variant>
      <vt:variant>
        <vt:lpwstr/>
      </vt:variant>
      <vt:variant>
        <vt:lpwstr>_Toc297578980</vt:lpwstr>
      </vt:variant>
      <vt:variant>
        <vt:i4>1310779</vt:i4>
      </vt:variant>
      <vt:variant>
        <vt:i4>170</vt:i4>
      </vt:variant>
      <vt:variant>
        <vt:i4>0</vt:i4>
      </vt:variant>
      <vt:variant>
        <vt:i4>5</vt:i4>
      </vt:variant>
      <vt:variant>
        <vt:lpwstr/>
      </vt:variant>
      <vt:variant>
        <vt:lpwstr>_Toc297578979</vt:lpwstr>
      </vt:variant>
      <vt:variant>
        <vt:i4>1310779</vt:i4>
      </vt:variant>
      <vt:variant>
        <vt:i4>164</vt:i4>
      </vt:variant>
      <vt:variant>
        <vt:i4>0</vt:i4>
      </vt:variant>
      <vt:variant>
        <vt:i4>5</vt:i4>
      </vt:variant>
      <vt:variant>
        <vt:lpwstr/>
      </vt:variant>
      <vt:variant>
        <vt:lpwstr>_Toc297578978</vt:lpwstr>
      </vt:variant>
      <vt:variant>
        <vt:i4>1310779</vt:i4>
      </vt:variant>
      <vt:variant>
        <vt:i4>158</vt:i4>
      </vt:variant>
      <vt:variant>
        <vt:i4>0</vt:i4>
      </vt:variant>
      <vt:variant>
        <vt:i4>5</vt:i4>
      </vt:variant>
      <vt:variant>
        <vt:lpwstr/>
      </vt:variant>
      <vt:variant>
        <vt:lpwstr>_Toc297578977</vt:lpwstr>
      </vt:variant>
      <vt:variant>
        <vt:i4>1310779</vt:i4>
      </vt:variant>
      <vt:variant>
        <vt:i4>152</vt:i4>
      </vt:variant>
      <vt:variant>
        <vt:i4>0</vt:i4>
      </vt:variant>
      <vt:variant>
        <vt:i4>5</vt:i4>
      </vt:variant>
      <vt:variant>
        <vt:lpwstr/>
      </vt:variant>
      <vt:variant>
        <vt:lpwstr>_Toc297578976</vt:lpwstr>
      </vt:variant>
      <vt:variant>
        <vt:i4>1310779</vt:i4>
      </vt:variant>
      <vt:variant>
        <vt:i4>146</vt:i4>
      </vt:variant>
      <vt:variant>
        <vt:i4>0</vt:i4>
      </vt:variant>
      <vt:variant>
        <vt:i4>5</vt:i4>
      </vt:variant>
      <vt:variant>
        <vt:lpwstr/>
      </vt:variant>
      <vt:variant>
        <vt:lpwstr>_Toc297578975</vt:lpwstr>
      </vt:variant>
      <vt:variant>
        <vt:i4>1310779</vt:i4>
      </vt:variant>
      <vt:variant>
        <vt:i4>140</vt:i4>
      </vt:variant>
      <vt:variant>
        <vt:i4>0</vt:i4>
      </vt:variant>
      <vt:variant>
        <vt:i4>5</vt:i4>
      </vt:variant>
      <vt:variant>
        <vt:lpwstr/>
      </vt:variant>
      <vt:variant>
        <vt:lpwstr>_Toc297578974</vt:lpwstr>
      </vt:variant>
      <vt:variant>
        <vt:i4>1310779</vt:i4>
      </vt:variant>
      <vt:variant>
        <vt:i4>134</vt:i4>
      </vt:variant>
      <vt:variant>
        <vt:i4>0</vt:i4>
      </vt:variant>
      <vt:variant>
        <vt:i4>5</vt:i4>
      </vt:variant>
      <vt:variant>
        <vt:lpwstr/>
      </vt:variant>
      <vt:variant>
        <vt:lpwstr>_Toc297578973</vt:lpwstr>
      </vt:variant>
      <vt:variant>
        <vt:i4>1310779</vt:i4>
      </vt:variant>
      <vt:variant>
        <vt:i4>128</vt:i4>
      </vt:variant>
      <vt:variant>
        <vt:i4>0</vt:i4>
      </vt:variant>
      <vt:variant>
        <vt:i4>5</vt:i4>
      </vt:variant>
      <vt:variant>
        <vt:lpwstr/>
      </vt:variant>
      <vt:variant>
        <vt:lpwstr>_Toc297578972</vt:lpwstr>
      </vt:variant>
      <vt:variant>
        <vt:i4>1310779</vt:i4>
      </vt:variant>
      <vt:variant>
        <vt:i4>122</vt:i4>
      </vt:variant>
      <vt:variant>
        <vt:i4>0</vt:i4>
      </vt:variant>
      <vt:variant>
        <vt:i4>5</vt:i4>
      </vt:variant>
      <vt:variant>
        <vt:lpwstr/>
      </vt:variant>
      <vt:variant>
        <vt:lpwstr>_Toc297578971</vt:lpwstr>
      </vt:variant>
      <vt:variant>
        <vt:i4>1310779</vt:i4>
      </vt:variant>
      <vt:variant>
        <vt:i4>116</vt:i4>
      </vt:variant>
      <vt:variant>
        <vt:i4>0</vt:i4>
      </vt:variant>
      <vt:variant>
        <vt:i4>5</vt:i4>
      </vt:variant>
      <vt:variant>
        <vt:lpwstr/>
      </vt:variant>
      <vt:variant>
        <vt:lpwstr>_Toc297578970</vt:lpwstr>
      </vt:variant>
      <vt:variant>
        <vt:i4>1376315</vt:i4>
      </vt:variant>
      <vt:variant>
        <vt:i4>110</vt:i4>
      </vt:variant>
      <vt:variant>
        <vt:i4>0</vt:i4>
      </vt:variant>
      <vt:variant>
        <vt:i4>5</vt:i4>
      </vt:variant>
      <vt:variant>
        <vt:lpwstr/>
      </vt:variant>
      <vt:variant>
        <vt:lpwstr>_Toc297578969</vt:lpwstr>
      </vt:variant>
      <vt:variant>
        <vt:i4>1376315</vt:i4>
      </vt:variant>
      <vt:variant>
        <vt:i4>104</vt:i4>
      </vt:variant>
      <vt:variant>
        <vt:i4>0</vt:i4>
      </vt:variant>
      <vt:variant>
        <vt:i4>5</vt:i4>
      </vt:variant>
      <vt:variant>
        <vt:lpwstr/>
      </vt:variant>
      <vt:variant>
        <vt:lpwstr>_Toc297578968</vt:lpwstr>
      </vt:variant>
      <vt:variant>
        <vt:i4>1376315</vt:i4>
      </vt:variant>
      <vt:variant>
        <vt:i4>98</vt:i4>
      </vt:variant>
      <vt:variant>
        <vt:i4>0</vt:i4>
      </vt:variant>
      <vt:variant>
        <vt:i4>5</vt:i4>
      </vt:variant>
      <vt:variant>
        <vt:lpwstr/>
      </vt:variant>
      <vt:variant>
        <vt:lpwstr>_Toc297578967</vt:lpwstr>
      </vt:variant>
      <vt:variant>
        <vt:i4>1376315</vt:i4>
      </vt:variant>
      <vt:variant>
        <vt:i4>92</vt:i4>
      </vt:variant>
      <vt:variant>
        <vt:i4>0</vt:i4>
      </vt:variant>
      <vt:variant>
        <vt:i4>5</vt:i4>
      </vt:variant>
      <vt:variant>
        <vt:lpwstr/>
      </vt:variant>
      <vt:variant>
        <vt:lpwstr>_Toc297578966</vt:lpwstr>
      </vt:variant>
      <vt:variant>
        <vt:i4>1376315</vt:i4>
      </vt:variant>
      <vt:variant>
        <vt:i4>86</vt:i4>
      </vt:variant>
      <vt:variant>
        <vt:i4>0</vt:i4>
      </vt:variant>
      <vt:variant>
        <vt:i4>5</vt:i4>
      </vt:variant>
      <vt:variant>
        <vt:lpwstr/>
      </vt:variant>
      <vt:variant>
        <vt:lpwstr>_Toc297578965</vt:lpwstr>
      </vt:variant>
      <vt:variant>
        <vt:i4>1376315</vt:i4>
      </vt:variant>
      <vt:variant>
        <vt:i4>80</vt:i4>
      </vt:variant>
      <vt:variant>
        <vt:i4>0</vt:i4>
      </vt:variant>
      <vt:variant>
        <vt:i4>5</vt:i4>
      </vt:variant>
      <vt:variant>
        <vt:lpwstr/>
      </vt:variant>
      <vt:variant>
        <vt:lpwstr>_Toc297578964</vt:lpwstr>
      </vt:variant>
      <vt:variant>
        <vt:i4>1376315</vt:i4>
      </vt:variant>
      <vt:variant>
        <vt:i4>74</vt:i4>
      </vt:variant>
      <vt:variant>
        <vt:i4>0</vt:i4>
      </vt:variant>
      <vt:variant>
        <vt:i4>5</vt:i4>
      </vt:variant>
      <vt:variant>
        <vt:lpwstr/>
      </vt:variant>
      <vt:variant>
        <vt:lpwstr>_Toc297578963</vt:lpwstr>
      </vt:variant>
      <vt:variant>
        <vt:i4>1376315</vt:i4>
      </vt:variant>
      <vt:variant>
        <vt:i4>68</vt:i4>
      </vt:variant>
      <vt:variant>
        <vt:i4>0</vt:i4>
      </vt:variant>
      <vt:variant>
        <vt:i4>5</vt:i4>
      </vt:variant>
      <vt:variant>
        <vt:lpwstr/>
      </vt:variant>
      <vt:variant>
        <vt:lpwstr>_Toc297578962</vt:lpwstr>
      </vt:variant>
      <vt:variant>
        <vt:i4>1376315</vt:i4>
      </vt:variant>
      <vt:variant>
        <vt:i4>62</vt:i4>
      </vt:variant>
      <vt:variant>
        <vt:i4>0</vt:i4>
      </vt:variant>
      <vt:variant>
        <vt:i4>5</vt:i4>
      </vt:variant>
      <vt:variant>
        <vt:lpwstr/>
      </vt:variant>
      <vt:variant>
        <vt:lpwstr>_Toc297578961</vt:lpwstr>
      </vt:variant>
      <vt:variant>
        <vt:i4>1376315</vt:i4>
      </vt:variant>
      <vt:variant>
        <vt:i4>56</vt:i4>
      </vt:variant>
      <vt:variant>
        <vt:i4>0</vt:i4>
      </vt:variant>
      <vt:variant>
        <vt:i4>5</vt:i4>
      </vt:variant>
      <vt:variant>
        <vt:lpwstr/>
      </vt:variant>
      <vt:variant>
        <vt:lpwstr>_Toc297578960</vt:lpwstr>
      </vt:variant>
      <vt:variant>
        <vt:i4>1441851</vt:i4>
      </vt:variant>
      <vt:variant>
        <vt:i4>50</vt:i4>
      </vt:variant>
      <vt:variant>
        <vt:i4>0</vt:i4>
      </vt:variant>
      <vt:variant>
        <vt:i4>5</vt:i4>
      </vt:variant>
      <vt:variant>
        <vt:lpwstr/>
      </vt:variant>
      <vt:variant>
        <vt:lpwstr>_Toc297578959</vt:lpwstr>
      </vt:variant>
      <vt:variant>
        <vt:i4>1441851</vt:i4>
      </vt:variant>
      <vt:variant>
        <vt:i4>44</vt:i4>
      </vt:variant>
      <vt:variant>
        <vt:i4>0</vt:i4>
      </vt:variant>
      <vt:variant>
        <vt:i4>5</vt:i4>
      </vt:variant>
      <vt:variant>
        <vt:lpwstr/>
      </vt:variant>
      <vt:variant>
        <vt:lpwstr>_Toc297578958</vt:lpwstr>
      </vt:variant>
      <vt:variant>
        <vt:i4>1441851</vt:i4>
      </vt:variant>
      <vt:variant>
        <vt:i4>38</vt:i4>
      </vt:variant>
      <vt:variant>
        <vt:i4>0</vt:i4>
      </vt:variant>
      <vt:variant>
        <vt:i4>5</vt:i4>
      </vt:variant>
      <vt:variant>
        <vt:lpwstr/>
      </vt:variant>
      <vt:variant>
        <vt:lpwstr>_Toc297578957</vt:lpwstr>
      </vt:variant>
      <vt:variant>
        <vt:i4>1441851</vt:i4>
      </vt:variant>
      <vt:variant>
        <vt:i4>32</vt:i4>
      </vt:variant>
      <vt:variant>
        <vt:i4>0</vt:i4>
      </vt:variant>
      <vt:variant>
        <vt:i4>5</vt:i4>
      </vt:variant>
      <vt:variant>
        <vt:lpwstr/>
      </vt:variant>
      <vt:variant>
        <vt:lpwstr>_Toc297578956</vt:lpwstr>
      </vt:variant>
      <vt:variant>
        <vt:i4>1441851</vt:i4>
      </vt:variant>
      <vt:variant>
        <vt:i4>26</vt:i4>
      </vt:variant>
      <vt:variant>
        <vt:i4>0</vt:i4>
      </vt:variant>
      <vt:variant>
        <vt:i4>5</vt:i4>
      </vt:variant>
      <vt:variant>
        <vt:lpwstr/>
      </vt:variant>
      <vt:variant>
        <vt:lpwstr>_Toc297578955</vt:lpwstr>
      </vt:variant>
      <vt:variant>
        <vt:i4>1441851</vt:i4>
      </vt:variant>
      <vt:variant>
        <vt:i4>20</vt:i4>
      </vt:variant>
      <vt:variant>
        <vt:i4>0</vt:i4>
      </vt:variant>
      <vt:variant>
        <vt:i4>5</vt:i4>
      </vt:variant>
      <vt:variant>
        <vt:lpwstr/>
      </vt:variant>
      <vt:variant>
        <vt:lpwstr>_Toc297578954</vt:lpwstr>
      </vt:variant>
      <vt:variant>
        <vt:i4>1441851</vt:i4>
      </vt:variant>
      <vt:variant>
        <vt:i4>14</vt:i4>
      </vt:variant>
      <vt:variant>
        <vt:i4>0</vt:i4>
      </vt:variant>
      <vt:variant>
        <vt:i4>5</vt:i4>
      </vt:variant>
      <vt:variant>
        <vt:lpwstr/>
      </vt:variant>
      <vt:variant>
        <vt:lpwstr>_Toc297578953</vt:lpwstr>
      </vt:variant>
      <vt:variant>
        <vt:i4>1441851</vt:i4>
      </vt:variant>
      <vt:variant>
        <vt:i4>8</vt:i4>
      </vt:variant>
      <vt:variant>
        <vt:i4>0</vt:i4>
      </vt:variant>
      <vt:variant>
        <vt:i4>5</vt:i4>
      </vt:variant>
      <vt:variant>
        <vt:lpwstr/>
      </vt:variant>
      <vt:variant>
        <vt:lpwstr>_Toc297578952</vt:lpwstr>
      </vt:variant>
      <vt:variant>
        <vt:i4>1441851</vt:i4>
      </vt:variant>
      <vt:variant>
        <vt:i4>2</vt:i4>
      </vt:variant>
      <vt:variant>
        <vt:i4>0</vt:i4>
      </vt:variant>
      <vt:variant>
        <vt:i4>5</vt:i4>
      </vt:variant>
      <vt:variant>
        <vt:lpwstr/>
      </vt:variant>
      <vt:variant>
        <vt:lpwstr>_Toc297578951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Noorderdiep</dc:title>
  <dc:creator>aaltena</dc:creator>
  <cp:lastModifiedBy>altena</cp:lastModifiedBy>
  <cp:revision>5</cp:revision>
  <cp:lastPrinted>2014-03-11T09:36:00Z</cp:lastPrinted>
  <dcterms:created xsi:type="dcterms:W3CDTF">2014-03-11T10:43:00Z</dcterms:created>
  <dcterms:modified xsi:type="dcterms:W3CDTF">2014-09-16T18:08:00Z</dcterms:modified>
</cp:coreProperties>
</file>